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F1" w:rsidRPr="00871C2A" w:rsidRDefault="00C137F1" w:rsidP="00D60A43">
      <w:pPr>
        <w:tabs>
          <w:tab w:val="left" w:pos="8224"/>
        </w:tabs>
        <w:ind w:firstLine="709"/>
        <w:jc w:val="center"/>
        <w:rPr>
          <w:kern w:val="0"/>
          <w:lang w:eastAsia="en-US"/>
        </w:rPr>
      </w:pPr>
      <w:r>
        <w:rPr>
          <w:kern w:val="0"/>
          <w:lang w:eastAsia="en-US"/>
        </w:rPr>
        <w:t>П</w:t>
      </w:r>
      <w:r w:rsidRPr="00871C2A">
        <w:rPr>
          <w:kern w:val="0"/>
          <w:lang w:eastAsia="en-US"/>
        </w:rPr>
        <w:t>оложение</w:t>
      </w:r>
    </w:p>
    <w:p w:rsidR="00C137F1" w:rsidRPr="00871C2A" w:rsidRDefault="00C137F1" w:rsidP="00D60A43">
      <w:pPr>
        <w:tabs>
          <w:tab w:val="left" w:pos="2136"/>
          <w:tab w:val="center" w:pos="5031"/>
        </w:tabs>
        <w:ind w:firstLine="709"/>
        <w:jc w:val="center"/>
        <w:rPr>
          <w:kern w:val="0"/>
          <w:lang w:eastAsia="en-US"/>
        </w:rPr>
      </w:pPr>
      <w:r w:rsidRPr="00871C2A">
        <w:rPr>
          <w:kern w:val="0"/>
          <w:lang w:eastAsia="en-US"/>
        </w:rPr>
        <w:t>о проведении фотоконкурса</w:t>
      </w:r>
    </w:p>
    <w:p w:rsidR="00C137F1" w:rsidRPr="00871C2A" w:rsidRDefault="00C137F1" w:rsidP="00D60A43">
      <w:pPr>
        <w:tabs>
          <w:tab w:val="left" w:pos="2136"/>
          <w:tab w:val="center" w:pos="5031"/>
        </w:tabs>
        <w:ind w:firstLine="709"/>
        <w:jc w:val="center"/>
        <w:rPr>
          <w:kern w:val="0"/>
          <w:lang w:eastAsia="en-US"/>
        </w:rPr>
      </w:pPr>
      <w:r w:rsidRPr="00871C2A">
        <w:rPr>
          <w:kern w:val="0"/>
          <w:lang w:eastAsia="en-US"/>
        </w:rPr>
        <w:t xml:space="preserve"> «Камчатский край</w:t>
      </w:r>
      <w:r w:rsidRPr="00B12676">
        <w:rPr>
          <w:kern w:val="0"/>
          <w:lang w:eastAsia="en-US"/>
        </w:rPr>
        <w:t xml:space="preserve"> - </w:t>
      </w:r>
      <w:r w:rsidRPr="00871C2A">
        <w:rPr>
          <w:kern w:val="0"/>
          <w:lang w:eastAsia="en-US"/>
        </w:rPr>
        <w:t xml:space="preserve">неповторимый» </w:t>
      </w:r>
    </w:p>
    <w:p w:rsidR="00C137F1" w:rsidRPr="00B12676" w:rsidRDefault="00C137F1" w:rsidP="00D60A43">
      <w:pPr>
        <w:tabs>
          <w:tab w:val="left" w:pos="2136"/>
          <w:tab w:val="center" w:pos="5031"/>
        </w:tabs>
        <w:ind w:firstLine="709"/>
        <w:jc w:val="center"/>
        <w:rPr>
          <w:kern w:val="0"/>
          <w:lang w:eastAsia="en-US"/>
        </w:rPr>
      </w:pPr>
      <w:r w:rsidRPr="00871C2A">
        <w:rPr>
          <w:kern w:val="0"/>
          <w:lang w:eastAsia="en-US"/>
        </w:rPr>
        <w:t>на лучшие фотографии о жизни и природе Камчатского края.</w:t>
      </w:r>
    </w:p>
    <w:p w:rsidR="00C137F1" w:rsidRPr="00871C2A" w:rsidRDefault="00C137F1" w:rsidP="00D60A43">
      <w:pPr>
        <w:tabs>
          <w:tab w:val="left" w:pos="0"/>
        </w:tabs>
        <w:ind w:firstLine="709"/>
        <w:jc w:val="center"/>
        <w:rPr>
          <w:kern w:val="0"/>
          <w:lang w:eastAsia="en-US"/>
        </w:rPr>
      </w:pPr>
    </w:p>
    <w:p w:rsidR="00C137F1" w:rsidRPr="00871C2A" w:rsidRDefault="00C137F1" w:rsidP="00D60A43">
      <w:pPr>
        <w:numPr>
          <w:ilvl w:val="0"/>
          <w:numId w:val="3"/>
        </w:numPr>
        <w:tabs>
          <w:tab w:val="clear" w:pos="720"/>
          <w:tab w:val="num" w:pos="0"/>
        </w:tabs>
        <w:ind w:left="0" w:firstLine="426"/>
        <w:jc w:val="center"/>
        <w:rPr>
          <w:b/>
          <w:bCs/>
          <w:kern w:val="0"/>
          <w:lang w:eastAsia="en-US"/>
        </w:rPr>
      </w:pPr>
      <w:r w:rsidRPr="00871C2A">
        <w:rPr>
          <w:b/>
          <w:bCs/>
          <w:kern w:val="0"/>
          <w:lang w:eastAsia="en-US"/>
        </w:rPr>
        <w:t>Общие положения</w:t>
      </w:r>
    </w:p>
    <w:p w:rsidR="00C137F1" w:rsidRPr="00871C2A" w:rsidRDefault="00C137F1" w:rsidP="00D60A43">
      <w:pPr>
        <w:shd w:val="clear" w:color="auto" w:fill="FFFFFF"/>
        <w:ind w:firstLine="709"/>
        <w:jc w:val="both"/>
        <w:rPr>
          <w:kern w:val="0"/>
        </w:rPr>
      </w:pPr>
      <w:r w:rsidRPr="00B12676">
        <w:rPr>
          <w:b/>
          <w:bCs/>
          <w:kern w:val="0"/>
        </w:rPr>
        <w:t xml:space="preserve">Конкурс «Камчатский край - неповторимый» </w:t>
      </w:r>
      <w:r w:rsidRPr="00871C2A">
        <w:rPr>
          <w:kern w:val="0"/>
        </w:rPr>
        <w:t xml:space="preserve">(далее — «Конкурс») проводится с целью привлечения населения к продвижению территорий Камчатского края в России и за её пределами. </w:t>
      </w:r>
    </w:p>
    <w:p w:rsidR="00C137F1" w:rsidRPr="00871C2A" w:rsidRDefault="00C137F1" w:rsidP="00D60A43">
      <w:pPr>
        <w:shd w:val="clear" w:color="auto" w:fill="FFFFFF"/>
        <w:ind w:firstLine="709"/>
        <w:jc w:val="both"/>
        <w:rPr>
          <w:kern w:val="0"/>
        </w:rPr>
      </w:pPr>
      <w:r w:rsidRPr="00871C2A">
        <w:rPr>
          <w:kern w:val="0"/>
        </w:rPr>
        <w:t xml:space="preserve">Настоящий Конкурс предусматривает призы Участникам Конкурса, которые могут быть получены при выполнении условий и требований, изложенных в положении о проведения Конкурса «Камчатский край - неповторимый» (далее – «Положение»). </w:t>
      </w:r>
    </w:p>
    <w:p w:rsidR="00C137F1" w:rsidRPr="00871C2A" w:rsidRDefault="00C137F1" w:rsidP="00D60A43">
      <w:pPr>
        <w:shd w:val="clear" w:color="auto" w:fill="FFFFFF"/>
        <w:ind w:firstLine="709"/>
        <w:jc w:val="both"/>
        <w:rPr>
          <w:kern w:val="0"/>
        </w:rPr>
      </w:pPr>
      <w:r w:rsidRPr="00871C2A">
        <w:rPr>
          <w:kern w:val="0"/>
        </w:rPr>
        <w:t xml:space="preserve">Указанный Конкурс проводится на территории Российской Федерации, в г. Петропавловск-Камчатский, начиная с 22 октября 2014 года. По итогам конкурса может быть проведена итоговая выставка лучших работ участников Конкурса в Петропавловске - Камчатском. </w:t>
      </w:r>
    </w:p>
    <w:p w:rsidR="00C137F1" w:rsidRPr="00B12676" w:rsidRDefault="00C137F1" w:rsidP="00D60A43">
      <w:pPr>
        <w:shd w:val="clear" w:color="auto" w:fill="FFFFFF"/>
        <w:ind w:firstLine="709"/>
        <w:jc w:val="both"/>
        <w:rPr>
          <w:kern w:val="0"/>
        </w:rPr>
      </w:pPr>
      <w:r w:rsidRPr="00871C2A">
        <w:rPr>
          <w:kern w:val="0"/>
        </w:rPr>
        <w:t>Настоящий текст Положения о Конкурсе не является публичной офертой в соответствии со ст. 435 и ч. 2 ст. 437 Гражданского Кодекса РФ. </w:t>
      </w:r>
    </w:p>
    <w:p w:rsidR="00C137F1" w:rsidRPr="00871C2A" w:rsidRDefault="00C137F1" w:rsidP="00D60A43">
      <w:pPr>
        <w:shd w:val="clear" w:color="auto" w:fill="FFFFFF"/>
        <w:ind w:firstLine="709"/>
        <w:jc w:val="both"/>
        <w:rPr>
          <w:kern w:val="0"/>
        </w:rPr>
      </w:pPr>
    </w:p>
    <w:p w:rsidR="00C137F1" w:rsidRPr="00871C2A" w:rsidRDefault="00C137F1" w:rsidP="00D60A43">
      <w:pPr>
        <w:ind w:left="709" w:firstLine="709"/>
        <w:jc w:val="center"/>
        <w:rPr>
          <w:b/>
          <w:bCs/>
          <w:kern w:val="0"/>
          <w:lang w:eastAsia="en-US"/>
        </w:rPr>
      </w:pPr>
      <w:r w:rsidRPr="00871C2A">
        <w:rPr>
          <w:b/>
          <w:bCs/>
          <w:kern w:val="0"/>
          <w:lang w:eastAsia="en-US"/>
        </w:rPr>
        <w:t>2. Задачи фотоконкурса:</w:t>
      </w:r>
    </w:p>
    <w:p w:rsidR="00C137F1" w:rsidRPr="00871C2A" w:rsidRDefault="00C137F1" w:rsidP="00D60A43">
      <w:pPr>
        <w:ind w:firstLine="709"/>
        <w:jc w:val="both"/>
        <w:rPr>
          <w:kern w:val="0"/>
          <w:lang w:eastAsia="en-US"/>
        </w:rPr>
      </w:pPr>
      <w:r w:rsidRPr="00871C2A">
        <w:rPr>
          <w:kern w:val="0"/>
          <w:lang w:eastAsia="en-US"/>
        </w:rPr>
        <w:t>2.1. продвижение Камчатского края;</w:t>
      </w:r>
    </w:p>
    <w:p w:rsidR="00C137F1" w:rsidRPr="00871C2A" w:rsidRDefault="00C137F1" w:rsidP="00D60A43">
      <w:pPr>
        <w:ind w:firstLine="709"/>
        <w:jc w:val="both"/>
        <w:rPr>
          <w:kern w:val="0"/>
          <w:lang w:eastAsia="en-US"/>
        </w:rPr>
      </w:pPr>
      <w:r w:rsidRPr="00871C2A">
        <w:rPr>
          <w:kern w:val="0"/>
          <w:lang w:eastAsia="en-US"/>
        </w:rPr>
        <w:t xml:space="preserve">2.2. выявление талантливых фотографов; </w:t>
      </w:r>
    </w:p>
    <w:p w:rsidR="00C137F1" w:rsidRPr="00871C2A" w:rsidRDefault="00C137F1" w:rsidP="00D60A43">
      <w:pPr>
        <w:ind w:firstLine="709"/>
        <w:jc w:val="both"/>
        <w:rPr>
          <w:kern w:val="0"/>
          <w:lang w:eastAsia="en-US"/>
        </w:rPr>
      </w:pPr>
      <w:r w:rsidRPr="00871C2A">
        <w:rPr>
          <w:kern w:val="0"/>
          <w:lang w:eastAsia="en-US"/>
        </w:rPr>
        <w:t xml:space="preserve">2.3. стимулирование творческой и общественной активности граждан. </w:t>
      </w:r>
    </w:p>
    <w:p w:rsidR="00C137F1" w:rsidRPr="00871C2A" w:rsidRDefault="00C137F1" w:rsidP="00D60A43">
      <w:pPr>
        <w:tabs>
          <w:tab w:val="left" w:pos="1080"/>
        </w:tabs>
        <w:ind w:firstLine="709"/>
        <w:jc w:val="center"/>
        <w:rPr>
          <w:kern w:val="0"/>
        </w:rPr>
      </w:pPr>
    </w:p>
    <w:p w:rsidR="00C137F1" w:rsidRPr="00871C2A" w:rsidRDefault="00C137F1" w:rsidP="00D60A43">
      <w:pPr>
        <w:tabs>
          <w:tab w:val="left" w:pos="1080"/>
        </w:tabs>
        <w:ind w:firstLine="709"/>
        <w:jc w:val="center"/>
        <w:rPr>
          <w:b/>
          <w:bCs/>
          <w:kern w:val="0"/>
        </w:rPr>
      </w:pPr>
      <w:r w:rsidRPr="00871C2A">
        <w:rPr>
          <w:b/>
          <w:bCs/>
          <w:kern w:val="0"/>
        </w:rPr>
        <w:t>3. Организаторы фотоконкурса</w:t>
      </w:r>
    </w:p>
    <w:p w:rsidR="00C137F1" w:rsidRPr="00871C2A" w:rsidRDefault="00C137F1" w:rsidP="00D60A43">
      <w:pPr>
        <w:shd w:val="clear" w:color="auto" w:fill="FFFFFF"/>
        <w:ind w:firstLine="709"/>
        <w:jc w:val="both"/>
        <w:rPr>
          <w:kern w:val="0"/>
        </w:rPr>
      </w:pPr>
      <w:r w:rsidRPr="00871C2A">
        <w:rPr>
          <w:kern w:val="0"/>
        </w:rPr>
        <w:t>3.1. Организаторами фотоконкурса конкурса являются Правительство Камчатского края и Информационное агентство «Камчатка» (далее – «Организаторы конкурса»).</w:t>
      </w:r>
    </w:p>
    <w:p w:rsidR="00C137F1" w:rsidRPr="00871C2A" w:rsidRDefault="00C137F1" w:rsidP="00D60A43">
      <w:pPr>
        <w:ind w:firstLine="709"/>
        <w:jc w:val="both"/>
        <w:rPr>
          <w:kern w:val="0"/>
        </w:rPr>
      </w:pPr>
      <w:r w:rsidRPr="00871C2A">
        <w:rPr>
          <w:kern w:val="0"/>
        </w:rPr>
        <w:t>3.2. Подготовку и проведение фотоконкурса осуществляют Организаторы конкурса, который утверждают состав жюри</w:t>
      </w:r>
      <w:r w:rsidRPr="00871C2A">
        <w:rPr>
          <w:i/>
          <w:iCs/>
          <w:kern w:val="0"/>
        </w:rPr>
        <w:t>,</w:t>
      </w:r>
      <w:r w:rsidRPr="00871C2A">
        <w:rPr>
          <w:kern w:val="0"/>
        </w:rPr>
        <w:t xml:space="preserve"> председателя жюри, ответственного секретаря, списки участников, итоги фотоконкурса.</w:t>
      </w:r>
    </w:p>
    <w:p w:rsidR="00C137F1" w:rsidRPr="00871C2A" w:rsidRDefault="00C137F1" w:rsidP="00D60A43">
      <w:pPr>
        <w:ind w:firstLine="709"/>
        <w:jc w:val="both"/>
        <w:rPr>
          <w:kern w:val="0"/>
        </w:rPr>
      </w:pPr>
    </w:p>
    <w:p w:rsidR="00C137F1" w:rsidRPr="00871C2A" w:rsidRDefault="00C137F1" w:rsidP="00D60A43">
      <w:pPr>
        <w:keepNext/>
        <w:ind w:firstLine="709"/>
        <w:jc w:val="center"/>
        <w:outlineLvl w:val="0"/>
        <w:rPr>
          <w:b/>
          <w:bCs/>
          <w:kern w:val="0"/>
        </w:rPr>
      </w:pPr>
      <w:r w:rsidRPr="00871C2A">
        <w:rPr>
          <w:b/>
          <w:bCs/>
          <w:kern w:val="0"/>
        </w:rPr>
        <w:t>4. Участники конкурса</w:t>
      </w:r>
    </w:p>
    <w:p w:rsidR="00C137F1" w:rsidRPr="00B12676" w:rsidRDefault="00C137F1" w:rsidP="00D60A43">
      <w:pPr>
        <w:ind w:firstLine="709"/>
        <w:jc w:val="both"/>
        <w:rPr>
          <w:kern w:val="0"/>
        </w:rPr>
      </w:pPr>
      <w:r w:rsidRPr="00871C2A">
        <w:rPr>
          <w:kern w:val="0"/>
        </w:rPr>
        <w:t xml:space="preserve">В фотоконкурсе принимают участие граждане Российской федерации и стран зарубежья, достигшие 12-ти лет и старше. </w:t>
      </w:r>
    </w:p>
    <w:p w:rsidR="00C137F1" w:rsidRPr="00871C2A" w:rsidRDefault="00C137F1" w:rsidP="00D60A43">
      <w:pPr>
        <w:ind w:firstLine="709"/>
        <w:jc w:val="both"/>
        <w:rPr>
          <w:kern w:val="0"/>
        </w:rPr>
      </w:pPr>
    </w:p>
    <w:p w:rsidR="00C137F1" w:rsidRPr="00871C2A" w:rsidRDefault="00C137F1" w:rsidP="00D60A43">
      <w:pPr>
        <w:keepNext/>
        <w:ind w:firstLine="709"/>
        <w:jc w:val="center"/>
        <w:outlineLvl w:val="0"/>
        <w:rPr>
          <w:b/>
          <w:bCs/>
          <w:kern w:val="0"/>
        </w:rPr>
      </w:pPr>
      <w:r w:rsidRPr="00871C2A">
        <w:rPr>
          <w:b/>
          <w:bCs/>
          <w:kern w:val="0"/>
        </w:rPr>
        <w:t>5. Номинации Конкурса</w:t>
      </w:r>
    </w:p>
    <w:p w:rsidR="00C137F1" w:rsidRPr="00871C2A" w:rsidRDefault="00C137F1" w:rsidP="00D60A43">
      <w:pPr>
        <w:shd w:val="clear" w:color="auto" w:fill="FFFFFF"/>
        <w:ind w:firstLine="709"/>
        <w:jc w:val="both"/>
        <w:rPr>
          <w:kern w:val="0"/>
        </w:rPr>
      </w:pPr>
      <w:r w:rsidRPr="00871C2A">
        <w:rPr>
          <w:kern w:val="0"/>
        </w:rPr>
        <w:tab/>
        <w:t>На Конкурс принимаются фотографии, сделанные на территории Камчатского края по следующим номинациям:</w:t>
      </w:r>
    </w:p>
    <w:p w:rsidR="00C137F1" w:rsidRPr="00871C2A" w:rsidRDefault="00C137F1" w:rsidP="00D60A43">
      <w:pPr>
        <w:shd w:val="clear" w:color="auto" w:fill="FFFFFF"/>
        <w:ind w:firstLine="709"/>
        <w:jc w:val="both"/>
        <w:rPr>
          <w:kern w:val="0"/>
        </w:rPr>
      </w:pPr>
      <w:r w:rsidRPr="00871C2A">
        <w:rPr>
          <w:kern w:val="0"/>
        </w:rPr>
        <w:t>– Природа в черно-белых тонах. Черно-белая фотография. Объектом может быть любой пейзаж, животное, растение или иной живой организм. </w:t>
      </w:r>
    </w:p>
    <w:p w:rsidR="00C137F1" w:rsidRPr="00871C2A" w:rsidRDefault="00C137F1" w:rsidP="00D60A43">
      <w:pPr>
        <w:shd w:val="clear" w:color="auto" w:fill="FFFFFF"/>
        <w:ind w:firstLine="709"/>
        <w:jc w:val="both"/>
        <w:rPr>
          <w:kern w:val="0"/>
        </w:rPr>
      </w:pPr>
      <w:r w:rsidRPr="00871C2A">
        <w:rPr>
          <w:kern w:val="0"/>
        </w:rPr>
        <w:t>– Природа. Цветная фотография. Объектом может быть любой пейзаж, животное, растение или иной живой организм. </w:t>
      </w:r>
    </w:p>
    <w:p w:rsidR="00C137F1" w:rsidRPr="00871C2A" w:rsidRDefault="00C137F1" w:rsidP="00D60A43">
      <w:pPr>
        <w:shd w:val="clear" w:color="auto" w:fill="FFFFFF"/>
        <w:ind w:firstLine="709"/>
        <w:jc w:val="both"/>
        <w:rPr>
          <w:kern w:val="0"/>
        </w:rPr>
      </w:pPr>
      <w:r w:rsidRPr="00871C2A">
        <w:rPr>
          <w:kern w:val="0"/>
        </w:rPr>
        <w:t>– Подводная съемка. Фотографии морской и пресноводной флоры и фауны, сделанные под водой.</w:t>
      </w:r>
    </w:p>
    <w:p w:rsidR="00C137F1" w:rsidRPr="00871C2A" w:rsidRDefault="00C137F1" w:rsidP="00D60A43">
      <w:pPr>
        <w:shd w:val="clear" w:color="auto" w:fill="FFFFFF"/>
        <w:ind w:firstLine="709"/>
        <w:jc w:val="both"/>
        <w:rPr>
          <w:kern w:val="0"/>
        </w:rPr>
      </w:pPr>
      <w:r w:rsidRPr="00871C2A">
        <w:rPr>
          <w:kern w:val="0"/>
        </w:rPr>
        <w:t>– Заповедная Камчатка. Фотографии, отображающие уголки нетронутой природы Камчатки, охраняемые природные территории(заповедники, национальные парки, природные парки, заказники, памятники природы и т.д.), не содержащие объектов жизнедеятельности человека (строения, сооружения и т.п.).</w:t>
      </w:r>
    </w:p>
    <w:p w:rsidR="00C137F1" w:rsidRPr="00871C2A" w:rsidRDefault="00C137F1" w:rsidP="00D60A43">
      <w:pPr>
        <w:shd w:val="clear" w:color="auto" w:fill="FFFFFF"/>
        <w:ind w:firstLine="709"/>
        <w:jc w:val="both"/>
        <w:rPr>
          <w:kern w:val="0"/>
        </w:rPr>
      </w:pPr>
      <w:r w:rsidRPr="00871C2A">
        <w:rPr>
          <w:kern w:val="0"/>
        </w:rPr>
        <w:t>– Макросъемка. Формат фотографий – макрофотография.</w:t>
      </w:r>
    </w:p>
    <w:p w:rsidR="00C137F1" w:rsidRPr="00871C2A" w:rsidRDefault="00C137F1" w:rsidP="00D60A43">
      <w:pPr>
        <w:shd w:val="clear" w:color="auto" w:fill="FFFFFF"/>
        <w:ind w:firstLine="709"/>
        <w:jc w:val="both"/>
        <w:rPr>
          <w:kern w:val="0"/>
        </w:rPr>
      </w:pPr>
      <w:r w:rsidRPr="00871C2A">
        <w:rPr>
          <w:kern w:val="0"/>
        </w:rPr>
        <w:t>– «От заката до рассвета». Фотографии, сделанные в сумеречное и ночное время суток.</w:t>
      </w:r>
    </w:p>
    <w:p w:rsidR="00C137F1" w:rsidRPr="00871C2A" w:rsidRDefault="00C137F1" w:rsidP="00D60A43">
      <w:pPr>
        <w:shd w:val="clear" w:color="auto" w:fill="FFFFFF"/>
        <w:ind w:firstLine="709"/>
        <w:jc w:val="both"/>
        <w:rPr>
          <w:kern w:val="0"/>
        </w:rPr>
      </w:pPr>
      <w:r w:rsidRPr="00871C2A">
        <w:rPr>
          <w:kern w:val="0"/>
        </w:rPr>
        <w:t>– Растения. Фотографии растений в их естественной среде. </w:t>
      </w:r>
    </w:p>
    <w:p w:rsidR="00C137F1" w:rsidRPr="00871C2A" w:rsidRDefault="00C137F1" w:rsidP="00D60A43">
      <w:pPr>
        <w:shd w:val="clear" w:color="auto" w:fill="FFFFFF"/>
        <w:ind w:firstLine="709"/>
        <w:jc w:val="both"/>
        <w:rPr>
          <w:kern w:val="0"/>
        </w:rPr>
      </w:pPr>
      <w:r w:rsidRPr="00871C2A">
        <w:rPr>
          <w:kern w:val="0"/>
        </w:rPr>
        <w:t>– Портреты: Фотографии жителей Камчатского края</w:t>
      </w:r>
    </w:p>
    <w:p w:rsidR="00C137F1" w:rsidRPr="00871C2A" w:rsidRDefault="00C137F1" w:rsidP="00D60A43">
      <w:pPr>
        <w:shd w:val="clear" w:color="auto" w:fill="FFFFFF"/>
        <w:ind w:firstLine="709"/>
        <w:jc w:val="both"/>
        <w:rPr>
          <w:kern w:val="0"/>
        </w:rPr>
      </w:pPr>
      <w:r w:rsidRPr="00871C2A">
        <w:rPr>
          <w:kern w:val="0"/>
        </w:rPr>
        <w:t>– Городские пейзажи. Фотографии с видами городов Камчатского края</w:t>
      </w:r>
    </w:p>
    <w:p w:rsidR="00C137F1" w:rsidRPr="00871C2A" w:rsidRDefault="00C137F1" w:rsidP="00D60A43">
      <w:pPr>
        <w:shd w:val="clear" w:color="auto" w:fill="FFFFFF"/>
        <w:ind w:firstLine="709"/>
        <w:jc w:val="both"/>
        <w:rPr>
          <w:kern w:val="0"/>
        </w:rPr>
      </w:pPr>
      <w:r w:rsidRPr="00871C2A">
        <w:rPr>
          <w:kern w:val="0"/>
        </w:rPr>
        <w:t>– Сельские пейзажи. Фотографии с видами поселков и сел Камчатского края</w:t>
      </w:r>
    </w:p>
    <w:p w:rsidR="00C137F1" w:rsidRPr="00871C2A" w:rsidRDefault="00C137F1" w:rsidP="00D60A43">
      <w:pPr>
        <w:shd w:val="clear" w:color="auto" w:fill="FFFFFF"/>
        <w:ind w:firstLine="709"/>
        <w:jc w:val="both"/>
        <w:rPr>
          <w:kern w:val="0"/>
        </w:rPr>
      </w:pPr>
      <w:r w:rsidRPr="00871C2A">
        <w:rPr>
          <w:kern w:val="0"/>
        </w:rPr>
        <w:t>– Фоторепортажи с праздников, проводимых на территории Камчатского края (не более 5-ти фотографий)</w:t>
      </w:r>
    </w:p>
    <w:p w:rsidR="00C137F1" w:rsidRPr="00871C2A" w:rsidRDefault="00C137F1" w:rsidP="00D60A43">
      <w:pPr>
        <w:shd w:val="clear" w:color="auto" w:fill="FFFFFF"/>
        <w:ind w:firstLine="709"/>
        <w:jc w:val="both"/>
        <w:rPr>
          <w:kern w:val="0"/>
        </w:rPr>
      </w:pPr>
      <w:r w:rsidRPr="00871C2A">
        <w:rPr>
          <w:kern w:val="0"/>
        </w:rPr>
        <w:t>– Трудовые будни. Фотографии о людях труда</w:t>
      </w:r>
    </w:p>
    <w:p w:rsidR="00C137F1" w:rsidRPr="00B12676" w:rsidRDefault="00C137F1" w:rsidP="00D60A43">
      <w:pPr>
        <w:tabs>
          <w:tab w:val="left" w:pos="426"/>
        </w:tabs>
        <w:ind w:firstLine="709"/>
        <w:jc w:val="center"/>
        <w:rPr>
          <w:b/>
          <w:bCs/>
          <w:kern w:val="0"/>
          <w:lang w:eastAsia="en-US"/>
        </w:rPr>
      </w:pPr>
    </w:p>
    <w:p w:rsidR="00C137F1" w:rsidRPr="00871C2A" w:rsidRDefault="00C137F1" w:rsidP="00D60A43">
      <w:pPr>
        <w:tabs>
          <w:tab w:val="left" w:pos="426"/>
        </w:tabs>
        <w:ind w:firstLine="709"/>
        <w:jc w:val="center"/>
        <w:rPr>
          <w:kern w:val="0"/>
          <w:lang w:eastAsia="en-US"/>
        </w:rPr>
      </w:pPr>
      <w:r w:rsidRPr="00B12676">
        <w:rPr>
          <w:b/>
          <w:bCs/>
          <w:kern w:val="0"/>
          <w:lang w:eastAsia="en-US"/>
        </w:rPr>
        <w:t>6. Права Участника Конкурса</w:t>
      </w:r>
    </w:p>
    <w:p w:rsidR="00C137F1" w:rsidRPr="00871C2A" w:rsidRDefault="00C137F1" w:rsidP="00D60A43">
      <w:pPr>
        <w:shd w:val="clear" w:color="auto" w:fill="FFFFFF"/>
        <w:ind w:firstLine="709"/>
        <w:jc w:val="both"/>
        <w:rPr>
          <w:kern w:val="0"/>
        </w:rPr>
      </w:pPr>
      <w:r w:rsidRPr="00871C2A">
        <w:rPr>
          <w:kern w:val="0"/>
        </w:rPr>
        <w:t>6.1. Участники Конкурса имеют право:</w:t>
      </w:r>
    </w:p>
    <w:p w:rsidR="00C137F1" w:rsidRPr="00871C2A" w:rsidRDefault="00C137F1" w:rsidP="00D60A43">
      <w:pPr>
        <w:shd w:val="clear" w:color="auto" w:fill="FFFFFF"/>
        <w:ind w:firstLine="709"/>
        <w:jc w:val="both"/>
        <w:rPr>
          <w:kern w:val="0"/>
        </w:rPr>
      </w:pPr>
      <w:r w:rsidRPr="00871C2A">
        <w:rPr>
          <w:kern w:val="0"/>
        </w:rPr>
        <w:t>6.1.1. Знакомиться с Положением о Конкурсе, принимать участие в Конкурсе в порядке, определенном настоящим Положением.</w:t>
      </w:r>
    </w:p>
    <w:p w:rsidR="00C137F1" w:rsidRPr="00871C2A" w:rsidRDefault="00C137F1" w:rsidP="00D60A43">
      <w:pPr>
        <w:shd w:val="clear" w:color="auto" w:fill="FFFFFF"/>
        <w:ind w:firstLine="709"/>
        <w:jc w:val="both"/>
        <w:rPr>
          <w:kern w:val="0"/>
        </w:rPr>
      </w:pPr>
      <w:r w:rsidRPr="00871C2A">
        <w:rPr>
          <w:kern w:val="0"/>
        </w:rPr>
        <w:t>6.1.2. Знакомиться с информацией об изменениях в Положении о Конкурсе, расположенных в разделе</w:t>
      </w:r>
      <w:r w:rsidRPr="00B12676">
        <w:rPr>
          <w:kern w:val="0"/>
        </w:rPr>
        <w:t xml:space="preserve"> «</w:t>
      </w:r>
      <w:r w:rsidRPr="00B12676">
        <w:rPr>
          <w:b/>
          <w:bCs/>
          <w:kern w:val="0"/>
        </w:rPr>
        <w:t xml:space="preserve">Конкурс» </w:t>
      </w:r>
      <w:r w:rsidRPr="00871C2A">
        <w:rPr>
          <w:kern w:val="0"/>
        </w:rPr>
        <w:t xml:space="preserve">на сайтах Правительства Камчатского края – </w:t>
      </w:r>
      <w:r w:rsidRPr="00871C2A">
        <w:rPr>
          <w:kern w:val="0"/>
          <w:lang w:val="en-US"/>
        </w:rPr>
        <w:t>www</w:t>
      </w:r>
      <w:r w:rsidRPr="00871C2A">
        <w:rPr>
          <w:kern w:val="0"/>
        </w:rPr>
        <w:t>.kamgov.ru и Информационного Агентства «Камчатка» –</w:t>
      </w:r>
      <w:r w:rsidRPr="00871C2A">
        <w:rPr>
          <w:kern w:val="0"/>
          <w:lang w:val="en-US"/>
        </w:rPr>
        <w:t>www</w:t>
      </w:r>
      <w:r w:rsidRPr="00871C2A">
        <w:rPr>
          <w:kern w:val="0"/>
        </w:rPr>
        <w:t>.</w:t>
      </w:r>
      <w:r w:rsidRPr="00871C2A">
        <w:rPr>
          <w:kern w:val="0"/>
          <w:lang w:val="en-US"/>
        </w:rPr>
        <w:t>pressa</w:t>
      </w:r>
      <w:r w:rsidRPr="00871C2A">
        <w:rPr>
          <w:kern w:val="0"/>
        </w:rPr>
        <w:t>41.</w:t>
      </w:r>
      <w:r w:rsidRPr="00871C2A">
        <w:rPr>
          <w:kern w:val="0"/>
          <w:lang w:val="en-US"/>
        </w:rPr>
        <w:t>ru</w:t>
      </w:r>
    </w:p>
    <w:p w:rsidR="00C137F1" w:rsidRPr="00871C2A" w:rsidRDefault="00C137F1" w:rsidP="00D60A43">
      <w:pPr>
        <w:shd w:val="clear" w:color="auto" w:fill="FFFFFF"/>
        <w:ind w:firstLine="709"/>
        <w:jc w:val="center"/>
        <w:rPr>
          <w:kern w:val="0"/>
        </w:rPr>
      </w:pPr>
      <w:r w:rsidRPr="00B12676">
        <w:rPr>
          <w:b/>
          <w:bCs/>
          <w:kern w:val="0"/>
        </w:rPr>
        <w:t>7. Обязанности Участника Конкурса</w:t>
      </w:r>
    </w:p>
    <w:p w:rsidR="00C137F1" w:rsidRPr="00871C2A" w:rsidRDefault="00C137F1" w:rsidP="00D60A43">
      <w:pPr>
        <w:shd w:val="clear" w:color="auto" w:fill="FFFFFF"/>
        <w:ind w:firstLine="709"/>
        <w:jc w:val="both"/>
        <w:rPr>
          <w:kern w:val="0"/>
        </w:rPr>
      </w:pPr>
      <w:r w:rsidRPr="00871C2A">
        <w:rPr>
          <w:kern w:val="0"/>
        </w:rPr>
        <w:t>7.1. Принять все условия настоящего Положение и выполнять их. </w:t>
      </w:r>
    </w:p>
    <w:p w:rsidR="00C137F1" w:rsidRPr="00871C2A" w:rsidRDefault="00C137F1" w:rsidP="00D60A43">
      <w:pPr>
        <w:shd w:val="clear" w:color="auto" w:fill="FFFFFF"/>
        <w:ind w:firstLine="709"/>
        <w:jc w:val="both"/>
        <w:rPr>
          <w:kern w:val="0"/>
        </w:rPr>
      </w:pPr>
      <w:r w:rsidRPr="00871C2A">
        <w:rPr>
          <w:kern w:val="0"/>
        </w:rPr>
        <w:t>7.2. Предоставить о себе достоверные данные в момент подачи работ и при вручении Приза по итогам проведения Конкурса в соответствии с настоящим Положением.</w:t>
      </w:r>
    </w:p>
    <w:p w:rsidR="00C137F1" w:rsidRPr="00B12676" w:rsidRDefault="00C137F1" w:rsidP="00D60A43">
      <w:pPr>
        <w:shd w:val="clear" w:color="auto" w:fill="FFFFFF"/>
        <w:ind w:firstLine="709"/>
        <w:jc w:val="both"/>
        <w:rPr>
          <w:kern w:val="0"/>
        </w:rPr>
      </w:pPr>
      <w:r w:rsidRPr="00871C2A">
        <w:rPr>
          <w:kern w:val="0"/>
        </w:rPr>
        <w:t>7.3 Предоставить Организаторам конкурса право получения, хранения и обработки персональных данных в соответствии с настоящим Положением.</w:t>
      </w:r>
    </w:p>
    <w:p w:rsidR="00C137F1" w:rsidRPr="00871C2A" w:rsidRDefault="00C137F1" w:rsidP="00D60A43">
      <w:pPr>
        <w:shd w:val="clear" w:color="auto" w:fill="FFFFFF"/>
        <w:ind w:firstLine="709"/>
        <w:jc w:val="both"/>
        <w:rPr>
          <w:kern w:val="0"/>
        </w:rPr>
      </w:pPr>
    </w:p>
    <w:p w:rsidR="00C137F1" w:rsidRPr="00871C2A" w:rsidRDefault="00C137F1" w:rsidP="00D60A43">
      <w:pPr>
        <w:shd w:val="clear" w:color="auto" w:fill="FFFFFF"/>
        <w:ind w:firstLine="709"/>
        <w:jc w:val="center"/>
        <w:rPr>
          <w:kern w:val="0"/>
        </w:rPr>
      </w:pPr>
      <w:r w:rsidRPr="00B12676">
        <w:rPr>
          <w:b/>
          <w:bCs/>
          <w:kern w:val="0"/>
        </w:rPr>
        <w:t>8. Права Организаторов конкурса</w:t>
      </w:r>
    </w:p>
    <w:p w:rsidR="00C137F1" w:rsidRPr="00871C2A" w:rsidRDefault="00C137F1" w:rsidP="00D60A43">
      <w:pPr>
        <w:shd w:val="clear" w:color="auto" w:fill="FFFFFF"/>
        <w:ind w:firstLine="709"/>
        <w:jc w:val="both"/>
        <w:rPr>
          <w:kern w:val="0"/>
        </w:rPr>
      </w:pPr>
      <w:r w:rsidRPr="00871C2A">
        <w:rPr>
          <w:kern w:val="0"/>
        </w:rPr>
        <w:t>8.1. Организаторы конкурса пользуются всеми правами, предусмотренными настоящим Положением и действующим законодательством РФ.</w:t>
      </w:r>
    </w:p>
    <w:p w:rsidR="00C137F1" w:rsidRPr="00871C2A" w:rsidRDefault="00C137F1" w:rsidP="00D60A43">
      <w:pPr>
        <w:shd w:val="clear" w:color="auto" w:fill="FFFFFF"/>
        <w:ind w:firstLine="709"/>
        <w:jc w:val="both"/>
        <w:rPr>
          <w:kern w:val="0"/>
        </w:rPr>
      </w:pPr>
      <w:r w:rsidRPr="00871C2A">
        <w:rPr>
          <w:kern w:val="0"/>
        </w:rPr>
        <w:t>8.2. Организаторы конкурса вправе изменить Положение о Конкурсе в одностороннем порядке, уведомив об этом Участников Конкурса за 3 (три) календарных дня до момента вступления таких изменений в силу, путем размещения новых пунктов Положения в разделе Конкурса на сайтах.</w:t>
      </w:r>
    </w:p>
    <w:p w:rsidR="00C137F1" w:rsidRPr="00871C2A" w:rsidRDefault="00C137F1" w:rsidP="00D60A43">
      <w:pPr>
        <w:shd w:val="clear" w:color="auto" w:fill="FFFFFF"/>
        <w:ind w:firstLine="709"/>
        <w:jc w:val="both"/>
        <w:rPr>
          <w:kern w:val="0"/>
        </w:rPr>
      </w:pPr>
      <w:r w:rsidRPr="00871C2A">
        <w:rPr>
          <w:kern w:val="0"/>
        </w:rPr>
        <w:t>8.3. Организаторы конкурса вправе уведомлять Участников Конкурса о предстоящих изменениях в Положении о Конкурсе посредствам массовой рассылки по адресам, указанным Участниками Конкурса при подаче работ.</w:t>
      </w:r>
    </w:p>
    <w:p w:rsidR="00C137F1" w:rsidRPr="00871C2A" w:rsidRDefault="00C137F1" w:rsidP="00D60A43">
      <w:pPr>
        <w:shd w:val="clear" w:color="auto" w:fill="FFFFFF"/>
        <w:ind w:firstLine="709"/>
        <w:jc w:val="both"/>
        <w:rPr>
          <w:kern w:val="0"/>
        </w:rPr>
      </w:pPr>
      <w:r w:rsidRPr="00871C2A">
        <w:rPr>
          <w:kern w:val="0"/>
        </w:rPr>
        <w:t>8.4. Организаторы конкурса имеют право потребовать от Участников Конкурса предоставления документов, удостоверяющих личность, и отказать в выдаче любого приза, если данные, указанные при регистрации в Разделе Конкурса отличаются от данных в предоставленных участником Конкурса документах.</w:t>
      </w:r>
    </w:p>
    <w:p w:rsidR="00C137F1" w:rsidRPr="00871C2A" w:rsidRDefault="00C137F1" w:rsidP="00D60A43">
      <w:pPr>
        <w:shd w:val="clear" w:color="auto" w:fill="FFFFFF"/>
        <w:ind w:firstLine="709"/>
        <w:jc w:val="both"/>
        <w:rPr>
          <w:kern w:val="0"/>
        </w:rPr>
      </w:pPr>
      <w:r w:rsidRPr="00871C2A">
        <w:rPr>
          <w:kern w:val="0"/>
        </w:rPr>
        <w:t>8.5. Организаторы конкурса оставляют за собой право не вступать в письменные переговоры либо иные контакты с Участниками Конкурса, кроме случаев, предусмотренных настоящим Положением и действующим законодательством РФ.</w:t>
      </w:r>
    </w:p>
    <w:p w:rsidR="00C137F1" w:rsidRPr="00871C2A" w:rsidRDefault="00C137F1" w:rsidP="00D60A43">
      <w:pPr>
        <w:shd w:val="clear" w:color="auto" w:fill="FFFFFF"/>
        <w:ind w:firstLine="709"/>
        <w:jc w:val="both"/>
        <w:rPr>
          <w:kern w:val="0"/>
        </w:rPr>
      </w:pPr>
      <w:r w:rsidRPr="00871C2A">
        <w:rPr>
          <w:kern w:val="0"/>
        </w:rPr>
        <w:t>8.6. Организаторы конкурса не несут ответственности в случае невозможности коммуникации с Победителем Конкурса, из-за неточно указанных данных.</w:t>
      </w:r>
    </w:p>
    <w:p w:rsidR="00C137F1" w:rsidRPr="00871C2A" w:rsidRDefault="00C137F1" w:rsidP="00D60A43">
      <w:pPr>
        <w:shd w:val="clear" w:color="auto" w:fill="FFFFFF"/>
        <w:ind w:firstLine="709"/>
        <w:jc w:val="both"/>
        <w:rPr>
          <w:kern w:val="0"/>
        </w:rPr>
      </w:pPr>
      <w:r w:rsidRPr="00871C2A">
        <w:rPr>
          <w:kern w:val="0"/>
        </w:rPr>
        <w:t>8.7. В случае обнаружения от имени участника Конкурса информации, противоречащей настоящему Положению, нормам морали и/или законодательству РФ, содержащей в себе оскорбления либо призывы к совершению противоправных действий, участник Конкурса может быть удален Организаторами конкурса без возможности восстановления в Конкурсе.</w:t>
      </w:r>
    </w:p>
    <w:p w:rsidR="00C137F1" w:rsidRPr="00871C2A" w:rsidRDefault="00C137F1" w:rsidP="00D60A43">
      <w:pPr>
        <w:shd w:val="clear" w:color="auto" w:fill="FFFFFF"/>
        <w:ind w:firstLine="709"/>
        <w:jc w:val="both"/>
        <w:rPr>
          <w:kern w:val="0"/>
        </w:rPr>
      </w:pPr>
      <w:r w:rsidRPr="00871C2A">
        <w:rPr>
          <w:kern w:val="0"/>
        </w:rPr>
        <w:t>8.8. Организаторы конкурса вправе потребовать от Участника Конкурса предъявить оригиналы документов, подтверждающие совершеннолетие Участника Конкурса, его гражданство, правомочность представления интересов несовершеннолетнего в соответствии с Положением.</w:t>
      </w:r>
    </w:p>
    <w:p w:rsidR="00C137F1" w:rsidRPr="00871C2A" w:rsidRDefault="00C137F1" w:rsidP="00D60A43">
      <w:pPr>
        <w:shd w:val="clear" w:color="auto" w:fill="FFFFFF"/>
        <w:ind w:firstLine="709"/>
        <w:jc w:val="both"/>
        <w:rPr>
          <w:kern w:val="0"/>
        </w:rPr>
      </w:pPr>
      <w:r w:rsidRPr="00871C2A">
        <w:rPr>
          <w:kern w:val="0"/>
        </w:rPr>
        <w:t>8.9. Организаторы конкурса имеют право дисквалифицировать Участника Конкурса и пересмотреть порядок определения победителей в случае обнаружения недобросовестных действий Участника Конкурса или иных лиц в пользу Участника Конкурса, связанных с обманом, мошенничеством и другими противоправными действиями, благодаря которым Участник Конкурса может получить призы, предусмотренные настоящим Положением, или получить преимущественное положение по отношению к другим Участникам Конкурса.</w:t>
      </w:r>
    </w:p>
    <w:p w:rsidR="00C137F1" w:rsidRPr="00871C2A" w:rsidRDefault="00C137F1" w:rsidP="00D60A43">
      <w:pPr>
        <w:shd w:val="clear" w:color="auto" w:fill="FFFFFF"/>
        <w:ind w:firstLine="709"/>
        <w:rPr>
          <w:kern w:val="0"/>
        </w:rPr>
      </w:pPr>
    </w:p>
    <w:p w:rsidR="00C137F1" w:rsidRPr="00871C2A" w:rsidRDefault="00C137F1" w:rsidP="00D60A43">
      <w:pPr>
        <w:shd w:val="clear" w:color="auto" w:fill="FFFFFF"/>
        <w:ind w:firstLine="709"/>
        <w:jc w:val="center"/>
        <w:rPr>
          <w:kern w:val="0"/>
        </w:rPr>
      </w:pPr>
      <w:r w:rsidRPr="00B12676">
        <w:rPr>
          <w:b/>
          <w:bCs/>
          <w:kern w:val="0"/>
        </w:rPr>
        <w:t>9. Обязанности Организаторов конкурса</w:t>
      </w:r>
    </w:p>
    <w:p w:rsidR="00C137F1" w:rsidRPr="00871C2A" w:rsidRDefault="00C137F1" w:rsidP="00D60A43">
      <w:pPr>
        <w:shd w:val="clear" w:color="auto" w:fill="FFFFFF"/>
        <w:ind w:firstLine="709"/>
        <w:jc w:val="both"/>
        <w:rPr>
          <w:kern w:val="0"/>
        </w:rPr>
      </w:pPr>
      <w:r w:rsidRPr="00871C2A">
        <w:rPr>
          <w:kern w:val="0"/>
        </w:rPr>
        <w:t>9.1. Провести Конкурс в соответствии с настоящим Положением о Конкурсе.</w:t>
      </w:r>
    </w:p>
    <w:p w:rsidR="00C137F1" w:rsidRPr="00B12676" w:rsidRDefault="00C137F1" w:rsidP="00D60A43">
      <w:pPr>
        <w:shd w:val="clear" w:color="auto" w:fill="FFFFFF"/>
        <w:ind w:firstLine="709"/>
        <w:jc w:val="both"/>
        <w:rPr>
          <w:kern w:val="0"/>
        </w:rPr>
      </w:pPr>
      <w:r w:rsidRPr="00871C2A">
        <w:rPr>
          <w:kern w:val="0"/>
        </w:rPr>
        <w:t>9.2. Опубликовать информацию о победителях на сайтах Конкурса в утвержденные настоящим Положением сроки.</w:t>
      </w:r>
    </w:p>
    <w:p w:rsidR="00C137F1" w:rsidRPr="00871C2A" w:rsidRDefault="00C137F1" w:rsidP="00D60A43">
      <w:pPr>
        <w:shd w:val="clear" w:color="auto" w:fill="FFFFFF"/>
        <w:ind w:firstLine="709"/>
        <w:jc w:val="both"/>
        <w:rPr>
          <w:kern w:val="0"/>
        </w:rPr>
      </w:pPr>
    </w:p>
    <w:p w:rsidR="00C137F1" w:rsidRPr="00871C2A" w:rsidRDefault="00C137F1" w:rsidP="00D60A43">
      <w:pPr>
        <w:shd w:val="clear" w:color="auto" w:fill="FFFFFF"/>
        <w:ind w:firstLine="709"/>
        <w:jc w:val="center"/>
        <w:rPr>
          <w:kern w:val="0"/>
        </w:rPr>
      </w:pPr>
      <w:r w:rsidRPr="00B12676">
        <w:rPr>
          <w:b/>
          <w:bCs/>
          <w:kern w:val="0"/>
        </w:rPr>
        <w:t>10. Общие условия</w:t>
      </w:r>
    </w:p>
    <w:p w:rsidR="00C137F1" w:rsidRPr="00871C2A" w:rsidRDefault="00C137F1" w:rsidP="00D60A43">
      <w:pPr>
        <w:shd w:val="clear" w:color="auto" w:fill="FFFFFF"/>
        <w:ind w:firstLine="709"/>
        <w:jc w:val="both"/>
        <w:rPr>
          <w:kern w:val="0"/>
        </w:rPr>
      </w:pPr>
      <w:r w:rsidRPr="00871C2A">
        <w:rPr>
          <w:kern w:val="0"/>
        </w:rPr>
        <w:t xml:space="preserve">10.1. Конкурс открыт для профессионалов и любителей. </w:t>
      </w:r>
    </w:p>
    <w:p w:rsidR="00C137F1" w:rsidRPr="00871C2A" w:rsidRDefault="00C137F1" w:rsidP="00D60A43">
      <w:pPr>
        <w:shd w:val="clear" w:color="auto" w:fill="FFFFFF"/>
        <w:ind w:firstLine="709"/>
        <w:jc w:val="both"/>
        <w:rPr>
          <w:kern w:val="0"/>
        </w:rPr>
      </w:pPr>
      <w:r w:rsidRPr="00871C2A">
        <w:rPr>
          <w:kern w:val="0"/>
        </w:rPr>
        <w:t>10.2. На Конкурс принимаются фотографии, сделанные на территории Камчатского края.</w:t>
      </w:r>
    </w:p>
    <w:p w:rsidR="00C137F1" w:rsidRPr="00871C2A" w:rsidRDefault="00C137F1" w:rsidP="00D60A43">
      <w:pPr>
        <w:shd w:val="clear" w:color="auto" w:fill="FFFFFF"/>
        <w:ind w:firstLine="709"/>
        <w:jc w:val="both"/>
        <w:rPr>
          <w:kern w:val="0"/>
        </w:rPr>
      </w:pPr>
      <w:r w:rsidRPr="00871C2A">
        <w:rPr>
          <w:kern w:val="0"/>
        </w:rPr>
        <w:t>10.3. Каждый участник может предоставить не более пяти (5) изображений.</w:t>
      </w:r>
    </w:p>
    <w:p w:rsidR="00C137F1" w:rsidRPr="00871C2A" w:rsidRDefault="00C137F1" w:rsidP="00D60A43">
      <w:pPr>
        <w:shd w:val="clear" w:color="auto" w:fill="FFFFFF"/>
        <w:ind w:firstLine="709"/>
        <w:jc w:val="both"/>
        <w:rPr>
          <w:kern w:val="0"/>
        </w:rPr>
      </w:pPr>
      <w:r w:rsidRPr="00871C2A">
        <w:rPr>
          <w:kern w:val="0"/>
        </w:rPr>
        <w:t>10.4. К конкурсу допускаются фотографии, снятые не более пяти (5) лет назад.</w:t>
      </w:r>
    </w:p>
    <w:p w:rsidR="00C137F1" w:rsidRPr="00871C2A" w:rsidRDefault="00C137F1" w:rsidP="00D60A43">
      <w:pPr>
        <w:shd w:val="clear" w:color="auto" w:fill="FFFFFF"/>
        <w:ind w:firstLine="709"/>
        <w:jc w:val="both"/>
        <w:rPr>
          <w:kern w:val="0"/>
        </w:rPr>
      </w:pPr>
      <w:r w:rsidRPr="00871C2A">
        <w:rPr>
          <w:kern w:val="0"/>
          <w:lang w:eastAsia="en-US"/>
        </w:rPr>
        <w:t xml:space="preserve">10.5. </w:t>
      </w:r>
      <w:r w:rsidRPr="00871C2A">
        <w:rPr>
          <w:kern w:val="0"/>
        </w:rPr>
        <w:t xml:space="preserve">Фотографии будут оцениваться по нескольким критериям: </w:t>
      </w:r>
    </w:p>
    <w:p w:rsidR="00C137F1" w:rsidRPr="00871C2A" w:rsidRDefault="00C137F1" w:rsidP="00D60A43">
      <w:pPr>
        <w:shd w:val="clear" w:color="auto" w:fill="FFFFFF"/>
        <w:ind w:firstLine="709"/>
        <w:jc w:val="both"/>
        <w:rPr>
          <w:kern w:val="0"/>
        </w:rPr>
      </w:pPr>
      <w:r w:rsidRPr="00871C2A">
        <w:rPr>
          <w:kern w:val="0"/>
        </w:rPr>
        <w:t>10.5.1. Соответствие фотографии тематике Конкурса;</w:t>
      </w:r>
      <w:r w:rsidRPr="00871C2A">
        <w:rPr>
          <w:kern w:val="0"/>
        </w:rPr>
        <w:tab/>
      </w:r>
      <w:r w:rsidRPr="00871C2A">
        <w:rPr>
          <w:kern w:val="0"/>
        </w:rPr>
        <w:tab/>
      </w:r>
      <w:r w:rsidRPr="00871C2A">
        <w:rPr>
          <w:kern w:val="0"/>
        </w:rPr>
        <w:tab/>
      </w:r>
    </w:p>
    <w:p w:rsidR="00C137F1" w:rsidRPr="00871C2A" w:rsidRDefault="00C137F1" w:rsidP="00D60A43">
      <w:pPr>
        <w:shd w:val="clear" w:color="auto" w:fill="FFFFFF"/>
        <w:ind w:firstLine="709"/>
        <w:jc w:val="both"/>
        <w:rPr>
          <w:kern w:val="0"/>
        </w:rPr>
      </w:pPr>
      <w:r w:rsidRPr="00871C2A">
        <w:rPr>
          <w:kern w:val="0"/>
        </w:rPr>
        <w:t>10.5.2 Сюжет фотографии;</w:t>
      </w:r>
    </w:p>
    <w:p w:rsidR="00C137F1" w:rsidRPr="00871C2A" w:rsidRDefault="00C137F1" w:rsidP="00D60A43">
      <w:pPr>
        <w:shd w:val="clear" w:color="auto" w:fill="FFFFFF"/>
        <w:ind w:firstLine="709"/>
        <w:jc w:val="both"/>
        <w:rPr>
          <w:kern w:val="0"/>
        </w:rPr>
      </w:pPr>
      <w:r w:rsidRPr="00871C2A">
        <w:rPr>
          <w:kern w:val="0"/>
        </w:rPr>
        <w:t>10.5.3. Оригинальность;</w:t>
      </w:r>
    </w:p>
    <w:p w:rsidR="00C137F1" w:rsidRPr="00871C2A" w:rsidRDefault="00C137F1" w:rsidP="00D60A43">
      <w:pPr>
        <w:shd w:val="clear" w:color="auto" w:fill="FFFFFF"/>
        <w:ind w:firstLine="709"/>
        <w:jc w:val="both"/>
        <w:rPr>
          <w:kern w:val="0"/>
        </w:rPr>
      </w:pPr>
      <w:r w:rsidRPr="00871C2A">
        <w:rPr>
          <w:kern w:val="0"/>
        </w:rPr>
        <w:t>10.5.4. Качество фотографии;</w:t>
      </w:r>
    </w:p>
    <w:p w:rsidR="00C137F1" w:rsidRPr="00871C2A" w:rsidRDefault="00C137F1" w:rsidP="00D60A43">
      <w:pPr>
        <w:shd w:val="clear" w:color="auto" w:fill="FFFFFF"/>
        <w:ind w:firstLine="709"/>
        <w:jc w:val="both"/>
        <w:rPr>
          <w:kern w:val="0"/>
        </w:rPr>
      </w:pPr>
      <w:r w:rsidRPr="00871C2A">
        <w:rPr>
          <w:kern w:val="0"/>
        </w:rPr>
        <w:t>10.5.5. Информационная содержательность.</w:t>
      </w:r>
    </w:p>
    <w:p w:rsidR="00C137F1" w:rsidRPr="00871C2A" w:rsidRDefault="00C137F1" w:rsidP="00D60A43">
      <w:pPr>
        <w:shd w:val="clear" w:color="auto" w:fill="FFFFFF"/>
        <w:ind w:firstLine="709"/>
        <w:jc w:val="both"/>
        <w:rPr>
          <w:kern w:val="0"/>
        </w:rPr>
      </w:pPr>
      <w:r w:rsidRPr="00871C2A">
        <w:rPr>
          <w:kern w:val="0"/>
        </w:rPr>
        <w:t>10.6. Участник, действия которого будут сочтены несоответствующими условиям настоящего Положения, подлежит дисквалификации.</w:t>
      </w:r>
    </w:p>
    <w:p w:rsidR="00C137F1" w:rsidRPr="00B12676" w:rsidRDefault="00C137F1" w:rsidP="00D60A43">
      <w:pPr>
        <w:shd w:val="clear" w:color="auto" w:fill="FFFFFF"/>
        <w:ind w:firstLine="709"/>
        <w:jc w:val="both"/>
        <w:rPr>
          <w:kern w:val="0"/>
        </w:rPr>
      </w:pPr>
      <w:r w:rsidRPr="00871C2A">
        <w:rPr>
          <w:kern w:val="0"/>
        </w:rPr>
        <w:t>10.7. Решение Организаторов конкурса по всем вопросам, касающимся Конкурса, является окончательным и не подлежит обсуждению.</w:t>
      </w:r>
    </w:p>
    <w:p w:rsidR="00C137F1" w:rsidRPr="00871C2A" w:rsidRDefault="00C137F1" w:rsidP="00D60A43">
      <w:pPr>
        <w:shd w:val="clear" w:color="auto" w:fill="FFFFFF"/>
        <w:ind w:firstLine="709"/>
        <w:jc w:val="both"/>
        <w:rPr>
          <w:kern w:val="0"/>
        </w:rPr>
      </w:pPr>
    </w:p>
    <w:p w:rsidR="00C137F1" w:rsidRPr="00B12676" w:rsidRDefault="00C137F1" w:rsidP="00D60A43">
      <w:pPr>
        <w:shd w:val="clear" w:color="auto" w:fill="FFFFFF"/>
        <w:ind w:firstLine="709"/>
        <w:jc w:val="center"/>
        <w:rPr>
          <w:b/>
          <w:bCs/>
          <w:kern w:val="0"/>
        </w:rPr>
      </w:pPr>
      <w:r w:rsidRPr="00B12676">
        <w:rPr>
          <w:b/>
          <w:bCs/>
          <w:kern w:val="0"/>
        </w:rPr>
        <w:t>11.Сроки Конкурса</w:t>
      </w:r>
    </w:p>
    <w:p w:rsidR="00C137F1" w:rsidRPr="00871C2A" w:rsidRDefault="00C137F1" w:rsidP="00D60A43">
      <w:pPr>
        <w:shd w:val="clear" w:color="auto" w:fill="FFFFFF"/>
        <w:ind w:firstLine="709"/>
        <w:jc w:val="both"/>
        <w:rPr>
          <w:kern w:val="0"/>
        </w:rPr>
      </w:pPr>
      <w:r w:rsidRPr="00871C2A">
        <w:rPr>
          <w:kern w:val="0"/>
        </w:rPr>
        <w:t>11.1. Начало регистрац</w:t>
      </w:r>
      <w:r w:rsidRPr="00B12676">
        <w:rPr>
          <w:kern w:val="0"/>
        </w:rPr>
        <w:t>ии работ на Конкурс – 22.10.201</w:t>
      </w:r>
      <w:r w:rsidRPr="00871C2A">
        <w:rPr>
          <w:kern w:val="0"/>
        </w:rPr>
        <w:t>11.2. Окончание регистрации работ на Конкурс – 22.1</w:t>
      </w:r>
      <w:r w:rsidRPr="00B12676">
        <w:rPr>
          <w:kern w:val="0"/>
        </w:rPr>
        <w:t>2</w:t>
      </w:r>
      <w:r w:rsidRPr="00871C2A">
        <w:rPr>
          <w:kern w:val="0"/>
        </w:rPr>
        <w:t>.2014</w:t>
      </w:r>
    </w:p>
    <w:p w:rsidR="00C137F1" w:rsidRPr="00871C2A" w:rsidRDefault="00C137F1" w:rsidP="00D60A43">
      <w:pPr>
        <w:shd w:val="clear" w:color="auto" w:fill="FFFFFF"/>
        <w:ind w:firstLine="709"/>
        <w:jc w:val="both"/>
        <w:rPr>
          <w:kern w:val="0"/>
        </w:rPr>
      </w:pPr>
      <w:r w:rsidRPr="00871C2A">
        <w:rPr>
          <w:kern w:val="0"/>
        </w:rPr>
        <w:t>11.3. Определение финалистов и победителей Конкурса – 22.11.2014 – 10.12.2014</w:t>
      </w:r>
    </w:p>
    <w:p w:rsidR="00C137F1" w:rsidRPr="00871C2A" w:rsidRDefault="00C137F1" w:rsidP="00D60A43">
      <w:pPr>
        <w:shd w:val="clear" w:color="auto" w:fill="FFFFFF"/>
        <w:ind w:firstLine="709"/>
        <w:jc w:val="both"/>
        <w:rPr>
          <w:kern w:val="0"/>
        </w:rPr>
      </w:pPr>
      <w:r w:rsidRPr="00871C2A">
        <w:rPr>
          <w:kern w:val="0"/>
        </w:rPr>
        <w:t>11.4.Оповещение победителей и финалистов конкурса – 10.12.2013 – 20.12.2014</w:t>
      </w:r>
    </w:p>
    <w:p w:rsidR="00C137F1" w:rsidRPr="00871C2A" w:rsidRDefault="00C137F1" w:rsidP="00D60A43">
      <w:pPr>
        <w:shd w:val="clear" w:color="auto" w:fill="FFFFFF"/>
        <w:ind w:firstLine="709"/>
        <w:jc w:val="both"/>
        <w:rPr>
          <w:kern w:val="0"/>
        </w:rPr>
      </w:pPr>
      <w:r w:rsidRPr="00871C2A">
        <w:rPr>
          <w:kern w:val="0"/>
        </w:rPr>
        <w:t>11.4.Вручение Приза победителю Конкурса – с 15.02.2015 до 15.04. 2015 года.</w:t>
      </w:r>
    </w:p>
    <w:p w:rsidR="00C137F1" w:rsidRPr="00871C2A" w:rsidRDefault="00C137F1" w:rsidP="00D60A43">
      <w:pPr>
        <w:shd w:val="clear" w:color="auto" w:fill="FFFFFF"/>
        <w:ind w:firstLine="709"/>
        <w:jc w:val="both"/>
        <w:rPr>
          <w:kern w:val="0"/>
        </w:rPr>
      </w:pPr>
      <w:r w:rsidRPr="00871C2A">
        <w:rPr>
          <w:kern w:val="0"/>
        </w:rPr>
        <w:t>11.5. Планируемое время проведения выставки (в случае, если количество работ, прошедших в финал превысит 50) по итогам проведения Конкурса –апрель - май 2015 г.</w:t>
      </w:r>
    </w:p>
    <w:p w:rsidR="00C137F1" w:rsidRPr="00B12676" w:rsidRDefault="00C137F1" w:rsidP="00D60A43">
      <w:pPr>
        <w:shd w:val="clear" w:color="auto" w:fill="FFFFFF"/>
        <w:ind w:firstLine="709"/>
        <w:jc w:val="center"/>
        <w:rPr>
          <w:b/>
          <w:bCs/>
          <w:kern w:val="0"/>
        </w:rPr>
      </w:pPr>
      <w:r w:rsidRPr="00B12676">
        <w:rPr>
          <w:b/>
          <w:bCs/>
          <w:kern w:val="0"/>
        </w:rPr>
        <w:t>12.Порядок участия в Конкурсе</w:t>
      </w:r>
    </w:p>
    <w:p w:rsidR="00C137F1" w:rsidRPr="00871C2A" w:rsidRDefault="00C137F1" w:rsidP="00D60A43">
      <w:pPr>
        <w:shd w:val="clear" w:color="auto" w:fill="FFFFFF"/>
        <w:ind w:firstLine="709"/>
        <w:jc w:val="both"/>
        <w:rPr>
          <w:kern w:val="0"/>
        </w:rPr>
      </w:pPr>
      <w:r w:rsidRPr="00871C2A">
        <w:rPr>
          <w:kern w:val="0"/>
        </w:rPr>
        <w:t xml:space="preserve">12.1. Для участия в Конкурсе Участнику необходимо ознакомиться с условиями настоящего Положения Конкурса на сайтах </w:t>
      </w:r>
      <w:r w:rsidRPr="00871C2A">
        <w:rPr>
          <w:kern w:val="0"/>
          <w:lang w:val="en-US"/>
        </w:rPr>
        <w:t>www</w:t>
      </w:r>
      <w:r w:rsidRPr="00871C2A">
        <w:rPr>
          <w:kern w:val="0"/>
        </w:rPr>
        <w:t xml:space="preserve">.kamgov.ru и </w:t>
      </w:r>
      <w:r w:rsidRPr="00871C2A">
        <w:rPr>
          <w:kern w:val="0"/>
          <w:lang w:val="en-US"/>
        </w:rPr>
        <w:t>www</w:t>
      </w:r>
      <w:r w:rsidRPr="00871C2A">
        <w:rPr>
          <w:kern w:val="0"/>
        </w:rPr>
        <w:t>.pressa41.ru</w:t>
      </w:r>
    </w:p>
    <w:p w:rsidR="00C137F1" w:rsidRPr="00871C2A" w:rsidRDefault="00C137F1" w:rsidP="00D60A43">
      <w:pPr>
        <w:shd w:val="clear" w:color="auto" w:fill="FFFFFF"/>
        <w:ind w:firstLine="709"/>
        <w:jc w:val="both"/>
        <w:rPr>
          <w:kern w:val="0"/>
        </w:rPr>
      </w:pPr>
      <w:r w:rsidRPr="00871C2A">
        <w:rPr>
          <w:kern w:val="0"/>
        </w:rPr>
        <w:t>12.2. Фотоработы принимаются с 22 октября по 22 ноября 2014 года.</w:t>
      </w:r>
    </w:p>
    <w:p w:rsidR="00C137F1" w:rsidRPr="00871C2A" w:rsidRDefault="00C137F1" w:rsidP="00D60A43">
      <w:pPr>
        <w:shd w:val="clear" w:color="auto" w:fill="FFFFFF"/>
        <w:ind w:firstLine="709"/>
        <w:jc w:val="both"/>
        <w:rPr>
          <w:kern w:val="0"/>
        </w:rPr>
      </w:pPr>
      <w:r w:rsidRPr="00871C2A">
        <w:rPr>
          <w:kern w:val="0"/>
        </w:rPr>
        <w:t>12.3. На конкурс принимаются фотографии в формате JPEG,</w:t>
      </w:r>
      <w:r w:rsidRPr="00871C2A">
        <w:rPr>
          <w:kern w:val="0"/>
          <w:lang w:val="en-US"/>
        </w:rPr>
        <w:t>TIFF</w:t>
      </w:r>
      <w:r w:rsidRPr="00871C2A">
        <w:rPr>
          <w:kern w:val="0"/>
        </w:rPr>
        <w:t>,</w:t>
      </w:r>
      <w:r w:rsidRPr="00871C2A">
        <w:rPr>
          <w:kern w:val="0"/>
          <w:lang w:val="en-US"/>
        </w:rPr>
        <w:t>RAW</w:t>
      </w:r>
      <w:r w:rsidRPr="00871C2A">
        <w:rPr>
          <w:kern w:val="0"/>
        </w:rPr>
        <w:t>, в т.ч. отсканированные диапозитивы и негативы с высоким уровнем качества. Длинная сторона фотографии должна быть не менее 1920 пикселей, 300</w:t>
      </w:r>
      <w:r w:rsidRPr="00B12676">
        <w:rPr>
          <w:kern w:val="0"/>
        </w:rPr>
        <w:t> </w:t>
      </w:r>
      <w:r w:rsidRPr="00871C2A">
        <w:rPr>
          <w:kern w:val="0"/>
          <w:lang w:val="en-US"/>
        </w:rPr>
        <w:t>dpi</w:t>
      </w:r>
      <w:r w:rsidRPr="00871C2A">
        <w:rPr>
          <w:kern w:val="0"/>
        </w:rPr>
        <w:t>.</w:t>
      </w:r>
    </w:p>
    <w:p w:rsidR="00C137F1" w:rsidRPr="00871C2A" w:rsidRDefault="00C137F1" w:rsidP="00D60A43">
      <w:pPr>
        <w:shd w:val="clear" w:color="auto" w:fill="FFFFFF"/>
        <w:ind w:firstLine="709"/>
        <w:jc w:val="both"/>
        <w:rPr>
          <w:kern w:val="0"/>
        </w:rPr>
      </w:pPr>
      <w:r w:rsidRPr="00871C2A">
        <w:rPr>
          <w:kern w:val="0"/>
        </w:rPr>
        <w:t>12.4. Каждая присланная работа должна содержать следующую информацию: - авторское название;</w:t>
      </w:r>
    </w:p>
    <w:p w:rsidR="00C137F1" w:rsidRPr="00871C2A" w:rsidRDefault="00C137F1" w:rsidP="00D60A43">
      <w:pPr>
        <w:shd w:val="clear" w:color="auto" w:fill="FFFFFF"/>
        <w:ind w:firstLine="709"/>
        <w:jc w:val="both"/>
        <w:rPr>
          <w:kern w:val="0"/>
        </w:rPr>
      </w:pPr>
      <w:r w:rsidRPr="00871C2A">
        <w:rPr>
          <w:kern w:val="0"/>
        </w:rPr>
        <w:t>- описание работы  (точное указание места съемки, объекта и дату съемки – не более 300 печатных знаков)</w:t>
      </w:r>
    </w:p>
    <w:p w:rsidR="00C137F1" w:rsidRPr="00871C2A" w:rsidRDefault="00C137F1" w:rsidP="00D60A43">
      <w:pPr>
        <w:shd w:val="clear" w:color="auto" w:fill="FFFFFF"/>
        <w:ind w:firstLine="709"/>
        <w:jc w:val="both"/>
        <w:rPr>
          <w:kern w:val="0"/>
        </w:rPr>
      </w:pPr>
      <w:r w:rsidRPr="00871C2A">
        <w:rPr>
          <w:kern w:val="0"/>
        </w:rPr>
        <w:t>- наименование номинации.</w:t>
      </w:r>
    </w:p>
    <w:p w:rsidR="00C137F1" w:rsidRPr="00871C2A" w:rsidRDefault="00C137F1" w:rsidP="00D60A43">
      <w:pPr>
        <w:shd w:val="clear" w:color="auto" w:fill="FFFFFF"/>
        <w:ind w:firstLine="709"/>
        <w:jc w:val="both"/>
        <w:rPr>
          <w:kern w:val="0"/>
        </w:rPr>
      </w:pPr>
      <w:r w:rsidRPr="00871C2A">
        <w:rPr>
          <w:kern w:val="0"/>
        </w:rPr>
        <w:t>12.5. Каждый файл должен быть подписан – фамилия автора и название фотографии. Фотографии и сопроводительные письма к ним, должны быть собраны в одну папку, которая так же должна быть подписана – фамилия автора с пометкой «</w:t>
      </w:r>
      <w:r w:rsidRPr="00B12676">
        <w:rPr>
          <w:b/>
          <w:bCs/>
          <w:kern w:val="0"/>
        </w:rPr>
        <w:t>На конкурс</w:t>
      </w:r>
      <w:r w:rsidRPr="00871C2A">
        <w:rPr>
          <w:kern w:val="0"/>
        </w:rPr>
        <w:t>». Папка отправляется вложением.</w:t>
      </w:r>
    </w:p>
    <w:p w:rsidR="00C137F1" w:rsidRPr="00871C2A" w:rsidRDefault="00C137F1" w:rsidP="00D60A43">
      <w:pPr>
        <w:shd w:val="clear" w:color="auto" w:fill="FFFFFF"/>
        <w:ind w:firstLine="709"/>
        <w:jc w:val="both"/>
        <w:rPr>
          <w:kern w:val="0"/>
        </w:rPr>
      </w:pPr>
      <w:r w:rsidRPr="00871C2A">
        <w:rPr>
          <w:kern w:val="0"/>
        </w:rPr>
        <w:t>12.6. К работам должна прилагаться Заявка с информацией об участнике Конкурса. Участникам Конкурса, не достигшим совершеннолетия, помимо Заявки необходимо приложить письменное согласие родителей, о том, что они не возражают против использования работ(ы) их ребенка для целей указанных в настоящем Положении.</w:t>
      </w:r>
    </w:p>
    <w:p w:rsidR="00C137F1" w:rsidRPr="00871C2A" w:rsidRDefault="00C137F1" w:rsidP="00D60A43">
      <w:pPr>
        <w:ind w:firstLine="709"/>
        <w:jc w:val="both"/>
        <w:rPr>
          <w:kern w:val="0"/>
        </w:rPr>
      </w:pPr>
      <w:r w:rsidRPr="00871C2A">
        <w:rPr>
          <w:kern w:val="0"/>
        </w:rPr>
        <w:t xml:space="preserve">Информация об участнике Конкурса должна содержать следующее: </w:t>
      </w:r>
    </w:p>
    <w:p w:rsidR="00C137F1" w:rsidRPr="00871C2A" w:rsidRDefault="00C137F1" w:rsidP="00D60A43">
      <w:pPr>
        <w:autoSpaceDE w:val="0"/>
        <w:autoSpaceDN w:val="0"/>
        <w:adjustRightInd w:val="0"/>
        <w:ind w:firstLine="709"/>
        <w:jc w:val="both"/>
        <w:rPr>
          <w:kern w:val="0"/>
        </w:rPr>
      </w:pPr>
      <w:r w:rsidRPr="00871C2A">
        <w:rPr>
          <w:kern w:val="0"/>
        </w:rPr>
        <w:t>- фамилия, имя, отчество;</w:t>
      </w:r>
    </w:p>
    <w:p w:rsidR="00C137F1" w:rsidRPr="00871C2A" w:rsidRDefault="00C137F1" w:rsidP="00D60A43">
      <w:pPr>
        <w:autoSpaceDE w:val="0"/>
        <w:autoSpaceDN w:val="0"/>
        <w:adjustRightInd w:val="0"/>
        <w:ind w:firstLine="709"/>
        <w:jc w:val="both"/>
        <w:rPr>
          <w:kern w:val="0"/>
        </w:rPr>
      </w:pPr>
      <w:r w:rsidRPr="00871C2A">
        <w:rPr>
          <w:kern w:val="0"/>
        </w:rPr>
        <w:t>- возраст;</w:t>
      </w:r>
    </w:p>
    <w:p w:rsidR="00C137F1" w:rsidRPr="00871C2A" w:rsidRDefault="00C137F1" w:rsidP="00D60A43">
      <w:pPr>
        <w:autoSpaceDE w:val="0"/>
        <w:autoSpaceDN w:val="0"/>
        <w:adjustRightInd w:val="0"/>
        <w:ind w:firstLine="709"/>
        <w:jc w:val="both"/>
        <w:rPr>
          <w:kern w:val="0"/>
        </w:rPr>
      </w:pPr>
      <w:r w:rsidRPr="00871C2A">
        <w:rPr>
          <w:kern w:val="0"/>
        </w:rPr>
        <w:t>- данные о регистрации по месту жительства, с почтовым индексом;</w:t>
      </w:r>
    </w:p>
    <w:p w:rsidR="00C137F1" w:rsidRPr="00871C2A" w:rsidRDefault="00C137F1" w:rsidP="00D60A43">
      <w:pPr>
        <w:autoSpaceDE w:val="0"/>
        <w:autoSpaceDN w:val="0"/>
        <w:adjustRightInd w:val="0"/>
        <w:ind w:firstLine="709"/>
        <w:jc w:val="both"/>
        <w:rPr>
          <w:kern w:val="0"/>
        </w:rPr>
      </w:pPr>
      <w:r w:rsidRPr="00871C2A">
        <w:rPr>
          <w:kern w:val="0"/>
        </w:rPr>
        <w:t xml:space="preserve">- ФИО родителя (опекуна, либо иного правомочного представителя несовершеннолетнего); </w:t>
      </w:r>
    </w:p>
    <w:p w:rsidR="00C137F1" w:rsidRPr="00871C2A" w:rsidRDefault="00C137F1" w:rsidP="00D60A43">
      <w:pPr>
        <w:autoSpaceDE w:val="0"/>
        <w:autoSpaceDN w:val="0"/>
        <w:adjustRightInd w:val="0"/>
        <w:ind w:firstLine="709"/>
        <w:jc w:val="both"/>
        <w:rPr>
          <w:kern w:val="0"/>
        </w:rPr>
      </w:pPr>
      <w:r w:rsidRPr="00871C2A">
        <w:rPr>
          <w:kern w:val="0"/>
        </w:rPr>
        <w:t>- контактный телефон;</w:t>
      </w:r>
    </w:p>
    <w:p w:rsidR="00C137F1" w:rsidRPr="00871C2A" w:rsidRDefault="00C137F1" w:rsidP="00D60A43">
      <w:pPr>
        <w:autoSpaceDE w:val="0"/>
        <w:autoSpaceDN w:val="0"/>
        <w:adjustRightInd w:val="0"/>
        <w:ind w:firstLine="709"/>
        <w:jc w:val="both"/>
        <w:rPr>
          <w:kern w:val="0"/>
        </w:rPr>
      </w:pPr>
      <w:r w:rsidRPr="00871C2A">
        <w:rPr>
          <w:kern w:val="0"/>
        </w:rPr>
        <w:t>- адрес электронной почты.</w:t>
      </w:r>
    </w:p>
    <w:p w:rsidR="00C137F1" w:rsidRPr="00871C2A" w:rsidRDefault="00C137F1" w:rsidP="00D60A43">
      <w:pPr>
        <w:ind w:firstLine="709"/>
        <w:jc w:val="both"/>
        <w:rPr>
          <w:kern w:val="0"/>
        </w:rPr>
      </w:pPr>
      <w:r w:rsidRPr="00871C2A">
        <w:rPr>
          <w:kern w:val="0"/>
          <w:lang w:eastAsia="en-US"/>
        </w:rPr>
        <w:t xml:space="preserve">12.7. Письма отправляются на указанный адрес: </w:t>
      </w:r>
      <w:r w:rsidRPr="00871C2A">
        <w:rPr>
          <w:kern w:val="0"/>
        </w:rPr>
        <w:t>kamchatka_konkurs@mail.ru</w:t>
      </w:r>
      <w:r w:rsidRPr="00871C2A">
        <w:rPr>
          <w:kern w:val="0"/>
        </w:rPr>
        <w:tab/>
      </w:r>
      <w:r w:rsidRPr="00871C2A">
        <w:rPr>
          <w:kern w:val="0"/>
          <w:lang w:eastAsia="en-US"/>
        </w:rPr>
        <w:t xml:space="preserve">с пометкой </w:t>
      </w:r>
      <w:r w:rsidRPr="00B12676">
        <w:rPr>
          <w:b/>
          <w:bCs/>
          <w:kern w:val="0"/>
          <w:lang w:eastAsia="en-US"/>
        </w:rPr>
        <w:t>«На конкурс»</w:t>
      </w:r>
    </w:p>
    <w:p w:rsidR="00C137F1" w:rsidRPr="00871C2A" w:rsidRDefault="00C137F1" w:rsidP="00D60A43">
      <w:pPr>
        <w:shd w:val="clear" w:color="auto" w:fill="FFFFFF"/>
        <w:ind w:firstLine="709"/>
        <w:jc w:val="both"/>
        <w:rPr>
          <w:kern w:val="0"/>
        </w:rPr>
      </w:pPr>
      <w:r w:rsidRPr="00871C2A">
        <w:rPr>
          <w:kern w:val="0"/>
        </w:rPr>
        <w:t>12.8. Работы не должны иметь каких-либо авторских плашек, добавленных рамок и т.д.</w:t>
      </w:r>
    </w:p>
    <w:p w:rsidR="00C137F1" w:rsidRPr="00871C2A" w:rsidRDefault="00C137F1" w:rsidP="00D60A43">
      <w:pPr>
        <w:shd w:val="clear" w:color="auto" w:fill="FFFFFF"/>
        <w:ind w:firstLine="709"/>
        <w:jc w:val="both"/>
        <w:rPr>
          <w:kern w:val="0"/>
        </w:rPr>
      </w:pPr>
      <w:r w:rsidRPr="00871C2A">
        <w:rPr>
          <w:kern w:val="0"/>
        </w:rPr>
        <w:t>12.9. Не допускается цифровая корректировка изображений: использование фильтров и не допускается использование фотомонтажа. Возможна очистка от шумов, незначительная корректировка яркости и контрастности. В случае возникновения вопросов по поводу технического качества работ, жюри вправе запросить файлы RAW или исходные диапозитивы.</w:t>
      </w:r>
    </w:p>
    <w:p w:rsidR="00C137F1" w:rsidRPr="00871C2A" w:rsidRDefault="00C137F1" w:rsidP="00D60A43">
      <w:pPr>
        <w:shd w:val="clear" w:color="auto" w:fill="FFFFFF"/>
        <w:ind w:firstLine="709"/>
        <w:jc w:val="both"/>
        <w:rPr>
          <w:kern w:val="0"/>
        </w:rPr>
      </w:pPr>
      <w:r w:rsidRPr="00871C2A">
        <w:rPr>
          <w:kern w:val="0"/>
        </w:rPr>
        <w:t>12.9. Каждый Участник обязуется соблюдать условия Положения Конкурса и гарантирует, что вся информация о фотографиях, предоставленных на Конкурс, является верной и точной.</w:t>
      </w:r>
    </w:p>
    <w:p w:rsidR="00C137F1" w:rsidRPr="00871C2A" w:rsidRDefault="00C137F1" w:rsidP="00D60A43">
      <w:pPr>
        <w:shd w:val="clear" w:color="auto" w:fill="FFFFFF"/>
        <w:ind w:firstLine="709"/>
        <w:jc w:val="both"/>
        <w:rPr>
          <w:kern w:val="0"/>
        </w:rPr>
      </w:pPr>
      <w:r w:rsidRPr="00871C2A">
        <w:rPr>
          <w:kern w:val="0"/>
        </w:rPr>
        <w:t>12.10. Участник, направляя свою работу(ы) Организаторам конкурса автоматически подтверждает следующее:</w:t>
      </w:r>
    </w:p>
    <w:p w:rsidR="00C137F1" w:rsidRPr="00871C2A" w:rsidRDefault="00C137F1" w:rsidP="00D60A43">
      <w:pPr>
        <w:shd w:val="clear" w:color="auto" w:fill="FFFFFF"/>
        <w:ind w:firstLine="709"/>
        <w:jc w:val="both"/>
        <w:rPr>
          <w:kern w:val="0"/>
        </w:rPr>
      </w:pPr>
      <w:r w:rsidRPr="00871C2A">
        <w:rPr>
          <w:kern w:val="0"/>
        </w:rPr>
        <w:t>12.10.1.Свое авторство на предоставляемый материал;</w:t>
      </w:r>
    </w:p>
    <w:p w:rsidR="00C137F1" w:rsidRPr="00871C2A" w:rsidRDefault="00C137F1" w:rsidP="00D60A43">
      <w:pPr>
        <w:shd w:val="clear" w:color="auto" w:fill="FFFFFF"/>
        <w:ind w:firstLine="709"/>
        <w:jc w:val="both"/>
        <w:rPr>
          <w:kern w:val="0"/>
        </w:rPr>
      </w:pPr>
      <w:r w:rsidRPr="00871C2A">
        <w:rPr>
          <w:kern w:val="0"/>
        </w:rPr>
        <w:t>12.10.2.Свое согласие и согласие третьих лиц (если таковые были использованы в Материалах) на размещение материалов и дальнейшее использование в соответствии с настоящим Положением;</w:t>
      </w:r>
    </w:p>
    <w:p w:rsidR="00C137F1" w:rsidRPr="00871C2A" w:rsidRDefault="00C137F1" w:rsidP="00D60A43">
      <w:pPr>
        <w:shd w:val="clear" w:color="auto" w:fill="FFFFFF"/>
        <w:ind w:firstLine="709"/>
        <w:jc w:val="both"/>
        <w:rPr>
          <w:kern w:val="0"/>
        </w:rPr>
      </w:pPr>
      <w:r w:rsidRPr="00871C2A">
        <w:rPr>
          <w:kern w:val="0"/>
        </w:rPr>
        <w:t>12.10.3.Свое согласие, что в случае возникновения претензий со стороны третьих лиц, материалы немедленно отстраняются от участия в Конкурсе. Участник Конкурса обязуется урегулировать возникшие претензии своими силами и за свой счет;</w:t>
      </w:r>
    </w:p>
    <w:p w:rsidR="00C137F1" w:rsidRPr="00871C2A" w:rsidRDefault="00C137F1" w:rsidP="00D60A43">
      <w:pPr>
        <w:shd w:val="clear" w:color="auto" w:fill="FFFFFF"/>
        <w:ind w:firstLine="709"/>
        <w:jc w:val="both"/>
        <w:rPr>
          <w:kern w:val="0"/>
        </w:rPr>
      </w:pPr>
      <w:r w:rsidRPr="00871C2A">
        <w:rPr>
          <w:kern w:val="0"/>
        </w:rPr>
        <w:t>12.11. После получения конкурсных работ все Материалы проходят обязательную проверку («модерацию») на соответствие настоящему Положению и законодательству РФ.</w:t>
      </w:r>
    </w:p>
    <w:p w:rsidR="00C137F1" w:rsidRPr="00871C2A" w:rsidRDefault="00C137F1" w:rsidP="00D60A43">
      <w:pPr>
        <w:shd w:val="clear" w:color="auto" w:fill="FFFFFF"/>
        <w:ind w:firstLine="709"/>
        <w:jc w:val="both"/>
        <w:rPr>
          <w:kern w:val="0"/>
        </w:rPr>
      </w:pPr>
      <w:r w:rsidRPr="00871C2A">
        <w:rPr>
          <w:kern w:val="0"/>
        </w:rPr>
        <w:t>12.12.В случае попадания работы в финал автор должен предоставить RAW-файл, соответствующий присланной ранее на Конкурс работе.</w:t>
      </w:r>
    </w:p>
    <w:p w:rsidR="00C137F1" w:rsidRPr="00871C2A" w:rsidRDefault="00C137F1" w:rsidP="00D60A43">
      <w:pPr>
        <w:shd w:val="clear" w:color="auto" w:fill="FFFFFF"/>
        <w:ind w:firstLine="709"/>
        <w:jc w:val="both"/>
        <w:rPr>
          <w:kern w:val="0"/>
        </w:rPr>
      </w:pPr>
      <w:r w:rsidRPr="00871C2A">
        <w:rPr>
          <w:kern w:val="0"/>
        </w:rPr>
        <w:t>12.13. Срок предоставления файлов – не более 10 дней со дня получения соответствующего письма. После получения письма, на указанный электронный адрес, сообщающего о выходе в финал, автор предоставляет организаторам файлы по электронной почте.</w:t>
      </w:r>
    </w:p>
    <w:p w:rsidR="00C137F1" w:rsidRPr="00B12676" w:rsidRDefault="00C137F1" w:rsidP="00D60A43">
      <w:pPr>
        <w:shd w:val="clear" w:color="auto" w:fill="FFFFFF"/>
        <w:ind w:firstLine="709"/>
        <w:jc w:val="both"/>
        <w:rPr>
          <w:kern w:val="0"/>
        </w:rPr>
      </w:pPr>
      <w:r w:rsidRPr="00871C2A">
        <w:rPr>
          <w:kern w:val="0"/>
        </w:rPr>
        <w:t>12.14. Предоставляются RAW или JPEG максимально возможного размера без кадрировки.</w:t>
      </w:r>
    </w:p>
    <w:p w:rsidR="00C137F1" w:rsidRPr="00871C2A" w:rsidRDefault="00C137F1" w:rsidP="00D60A43">
      <w:pPr>
        <w:shd w:val="clear" w:color="auto" w:fill="FFFFFF"/>
        <w:ind w:firstLine="709"/>
        <w:jc w:val="both"/>
        <w:rPr>
          <w:kern w:val="0"/>
        </w:rPr>
      </w:pPr>
    </w:p>
    <w:p w:rsidR="00C137F1" w:rsidRPr="00B12676" w:rsidRDefault="00C137F1" w:rsidP="00D60A43">
      <w:pPr>
        <w:shd w:val="clear" w:color="auto" w:fill="FFFFFF"/>
        <w:ind w:firstLine="709"/>
        <w:jc w:val="center"/>
        <w:rPr>
          <w:b/>
          <w:bCs/>
          <w:kern w:val="0"/>
        </w:rPr>
      </w:pPr>
      <w:r w:rsidRPr="00B12676">
        <w:rPr>
          <w:b/>
          <w:bCs/>
          <w:kern w:val="0"/>
        </w:rPr>
        <w:t>13.Авторские права и воспроизведение</w:t>
      </w:r>
    </w:p>
    <w:p w:rsidR="00C137F1" w:rsidRPr="00871C2A" w:rsidRDefault="00C137F1" w:rsidP="00D60A43">
      <w:pPr>
        <w:shd w:val="clear" w:color="auto" w:fill="FFFFFF"/>
        <w:ind w:firstLine="709"/>
        <w:jc w:val="both"/>
        <w:rPr>
          <w:kern w:val="0"/>
        </w:rPr>
      </w:pPr>
      <w:r w:rsidRPr="00871C2A">
        <w:rPr>
          <w:kern w:val="0"/>
        </w:rPr>
        <w:t>13.1. Автор работ – Участник Конкурса – должен обладать исключительными правами на предоставленный материал и нести всю юридическую ответственность в случае нарушения авторских прав и иных прав третьих лиц.</w:t>
      </w:r>
    </w:p>
    <w:p w:rsidR="00C137F1" w:rsidRPr="00871C2A" w:rsidRDefault="00C137F1" w:rsidP="00D60A43">
      <w:pPr>
        <w:shd w:val="clear" w:color="auto" w:fill="FFFFFF"/>
        <w:ind w:firstLine="709"/>
        <w:jc w:val="both"/>
        <w:rPr>
          <w:kern w:val="0"/>
        </w:rPr>
      </w:pPr>
      <w:r w:rsidRPr="00871C2A">
        <w:rPr>
          <w:kern w:val="0"/>
        </w:rPr>
        <w:t>13.2.Отправляя работы на Конкурс, автор дает разрешение на полное дальнейшее использование предоставленного им материала Организаторами конкурса в любых целях за исключением коммерческой деятельности.</w:t>
      </w:r>
    </w:p>
    <w:p w:rsidR="00C137F1" w:rsidRPr="00871C2A" w:rsidRDefault="00C137F1" w:rsidP="00D60A43">
      <w:pPr>
        <w:shd w:val="clear" w:color="auto" w:fill="FFFFFF"/>
        <w:ind w:firstLine="709"/>
        <w:jc w:val="both"/>
        <w:rPr>
          <w:kern w:val="0"/>
        </w:rPr>
      </w:pPr>
      <w:r w:rsidRPr="00871C2A">
        <w:rPr>
          <w:kern w:val="0"/>
        </w:rPr>
        <w:t>13.3. Организаторы конкурса имеют право:</w:t>
      </w:r>
    </w:p>
    <w:p w:rsidR="00C137F1" w:rsidRPr="00871C2A" w:rsidRDefault="00C137F1" w:rsidP="00D60A43">
      <w:pPr>
        <w:shd w:val="clear" w:color="auto" w:fill="FFFFFF"/>
        <w:ind w:firstLine="709"/>
        <w:jc w:val="both"/>
        <w:rPr>
          <w:kern w:val="0"/>
        </w:rPr>
      </w:pPr>
      <w:r w:rsidRPr="00871C2A">
        <w:rPr>
          <w:kern w:val="0"/>
        </w:rPr>
        <w:t xml:space="preserve">13.3.1. Размещать работы на страницах сайтов </w:t>
      </w:r>
      <w:r w:rsidRPr="00871C2A">
        <w:rPr>
          <w:kern w:val="0"/>
          <w:lang w:val="en-US"/>
        </w:rPr>
        <w:t>www</w:t>
      </w:r>
      <w:r w:rsidRPr="00871C2A">
        <w:rPr>
          <w:kern w:val="0"/>
        </w:rPr>
        <w:t>.</w:t>
      </w:r>
      <w:r w:rsidRPr="00871C2A">
        <w:rPr>
          <w:kern w:val="0"/>
          <w:lang w:val="en-US"/>
        </w:rPr>
        <w:t>pressa</w:t>
      </w:r>
      <w:r w:rsidRPr="00871C2A">
        <w:rPr>
          <w:kern w:val="0"/>
        </w:rPr>
        <w:t>41.</w:t>
      </w:r>
      <w:r w:rsidRPr="00871C2A">
        <w:rPr>
          <w:kern w:val="0"/>
          <w:lang w:val="en-US"/>
        </w:rPr>
        <w:t>ru</w:t>
      </w:r>
      <w:r w:rsidRPr="00871C2A">
        <w:rPr>
          <w:kern w:val="0"/>
        </w:rPr>
        <w:t xml:space="preserve"> и </w:t>
      </w:r>
      <w:r w:rsidRPr="00871C2A">
        <w:rPr>
          <w:kern w:val="0"/>
          <w:lang w:val="en-US"/>
        </w:rPr>
        <w:t>www</w:t>
      </w:r>
      <w:r w:rsidRPr="00871C2A">
        <w:rPr>
          <w:kern w:val="0"/>
        </w:rPr>
        <w:t>.</w:t>
      </w:r>
      <w:r w:rsidRPr="00871C2A">
        <w:rPr>
          <w:kern w:val="0"/>
          <w:lang w:val="en-US"/>
        </w:rPr>
        <w:t>kamgov</w:t>
      </w:r>
      <w:r w:rsidRPr="00871C2A">
        <w:rPr>
          <w:kern w:val="0"/>
        </w:rPr>
        <w:t>.</w:t>
      </w:r>
      <w:r w:rsidRPr="00871C2A">
        <w:rPr>
          <w:kern w:val="0"/>
          <w:lang w:val="en-US"/>
        </w:rPr>
        <w:t>ru</w:t>
      </w:r>
      <w:r w:rsidRPr="00871C2A">
        <w:rPr>
          <w:kern w:val="0"/>
        </w:rPr>
        <w:t>, на страницах в социальных сетях (группах) Организаторов конкурса.</w:t>
      </w:r>
    </w:p>
    <w:p w:rsidR="00C137F1" w:rsidRPr="00871C2A" w:rsidRDefault="00C137F1" w:rsidP="00D60A43">
      <w:pPr>
        <w:shd w:val="clear" w:color="auto" w:fill="FFFFFF"/>
        <w:ind w:firstLine="709"/>
        <w:jc w:val="both"/>
        <w:rPr>
          <w:kern w:val="0"/>
        </w:rPr>
      </w:pPr>
      <w:r w:rsidRPr="00871C2A">
        <w:rPr>
          <w:kern w:val="0"/>
        </w:rPr>
        <w:t>13.3.2. Представлять в распечатанном или цифровом виде работы для их оценки жюри Конкурса;</w:t>
      </w:r>
    </w:p>
    <w:p w:rsidR="00C137F1" w:rsidRPr="00871C2A" w:rsidRDefault="00C137F1" w:rsidP="00D60A43">
      <w:pPr>
        <w:shd w:val="clear" w:color="auto" w:fill="FFFFFF"/>
        <w:ind w:firstLine="709"/>
        <w:jc w:val="both"/>
        <w:rPr>
          <w:kern w:val="0"/>
        </w:rPr>
      </w:pPr>
      <w:r w:rsidRPr="00871C2A">
        <w:rPr>
          <w:kern w:val="0"/>
        </w:rPr>
        <w:t>13.3.3. Выставлять работы финалистов в распечатанном или цифровом виде на выставках Конкурса;</w:t>
      </w:r>
    </w:p>
    <w:p w:rsidR="00C137F1" w:rsidRPr="00871C2A" w:rsidRDefault="00C137F1" w:rsidP="00D60A43">
      <w:pPr>
        <w:shd w:val="clear" w:color="auto" w:fill="FFFFFF"/>
        <w:ind w:firstLine="709"/>
        <w:jc w:val="both"/>
        <w:rPr>
          <w:kern w:val="0"/>
        </w:rPr>
      </w:pPr>
      <w:r w:rsidRPr="00871C2A">
        <w:rPr>
          <w:kern w:val="0"/>
        </w:rPr>
        <w:t>13.3.4. Использовать работы, присланные на Конкурс в книге «Камчатский край неповторимый» и в любых печатных и электронных СМИ для информирования общественности о проведении Конкурса и его итогах;</w:t>
      </w:r>
    </w:p>
    <w:p w:rsidR="00C137F1" w:rsidRPr="00871C2A" w:rsidRDefault="00C137F1" w:rsidP="00D60A43">
      <w:pPr>
        <w:shd w:val="clear" w:color="auto" w:fill="FFFFFF"/>
        <w:ind w:firstLine="709"/>
        <w:jc w:val="both"/>
        <w:rPr>
          <w:kern w:val="0"/>
        </w:rPr>
      </w:pPr>
      <w:r w:rsidRPr="00871C2A">
        <w:rPr>
          <w:kern w:val="0"/>
        </w:rPr>
        <w:t>13.3.5. Использовать работы финалистов для подготовки выпусков книг «Камчатский край неповторимый», фотоальбомов, информационных буклетов, цифровых носителей и другой продукции, в том числе и сопровождающей Конкурс;</w:t>
      </w:r>
    </w:p>
    <w:p w:rsidR="00C137F1" w:rsidRPr="00B12676" w:rsidRDefault="00C137F1" w:rsidP="00D60A43">
      <w:pPr>
        <w:shd w:val="clear" w:color="auto" w:fill="FFFFFF"/>
        <w:ind w:firstLine="709"/>
        <w:jc w:val="both"/>
        <w:rPr>
          <w:kern w:val="0"/>
        </w:rPr>
      </w:pPr>
      <w:r w:rsidRPr="00871C2A">
        <w:rPr>
          <w:kern w:val="0"/>
        </w:rPr>
        <w:t>13.3.6. Использовать работы финалистов для проведения Правительством Камчатского края и информационным агентством «Камчатка» специализированных мероприятий, посвященных популяризации региона.</w:t>
      </w:r>
    </w:p>
    <w:p w:rsidR="00C137F1" w:rsidRPr="00871C2A" w:rsidRDefault="00C137F1" w:rsidP="00D60A43">
      <w:pPr>
        <w:shd w:val="clear" w:color="auto" w:fill="FFFFFF"/>
        <w:ind w:firstLine="709"/>
        <w:jc w:val="both"/>
        <w:rPr>
          <w:kern w:val="0"/>
        </w:rPr>
      </w:pPr>
    </w:p>
    <w:p w:rsidR="00C137F1" w:rsidRPr="00B12676" w:rsidRDefault="00C137F1" w:rsidP="00D60A43">
      <w:pPr>
        <w:shd w:val="clear" w:color="auto" w:fill="FFFFFF"/>
        <w:ind w:firstLine="709"/>
        <w:jc w:val="center"/>
        <w:rPr>
          <w:b/>
          <w:bCs/>
          <w:kern w:val="0"/>
        </w:rPr>
      </w:pPr>
      <w:r w:rsidRPr="00B12676">
        <w:rPr>
          <w:b/>
          <w:bCs/>
          <w:kern w:val="0"/>
        </w:rPr>
        <w:t>14.Порядок определения Победителя Конкурса</w:t>
      </w:r>
    </w:p>
    <w:p w:rsidR="00C137F1" w:rsidRPr="00871C2A" w:rsidRDefault="00C137F1" w:rsidP="00D60A43">
      <w:pPr>
        <w:shd w:val="clear" w:color="auto" w:fill="FFFFFF"/>
        <w:ind w:firstLine="709"/>
        <w:jc w:val="both"/>
        <w:rPr>
          <w:kern w:val="0"/>
        </w:rPr>
      </w:pPr>
      <w:r w:rsidRPr="00871C2A">
        <w:rPr>
          <w:kern w:val="0"/>
        </w:rPr>
        <w:t>14.1. По итогу проведения Конкурса компетентное жюри выявляет победителей Конкурса в номинациях указанных в настоящем Положении и вручает призы.</w:t>
      </w:r>
    </w:p>
    <w:p w:rsidR="00C137F1" w:rsidRPr="00871C2A" w:rsidRDefault="00C137F1" w:rsidP="00D60A43">
      <w:pPr>
        <w:shd w:val="clear" w:color="auto" w:fill="FFFFFF"/>
        <w:ind w:firstLine="709"/>
        <w:jc w:val="both"/>
        <w:rPr>
          <w:kern w:val="0"/>
        </w:rPr>
      </w:pPr>
      <w:r w:rsidRPr="00871C2A">
        <w:rPr>
          <w:kern w:val="0"/>
        </w:rPr>
        <w:t>14.2. Объявление Победителей в Конкурсе осуществляется в разделе Конкурс, путем размещения об этом информации на сайтах в период с 10.12.2013 – 20.12.2014.</w:t>
      </w:r>
    </w:p>
    <w:p w:rsidR="00C137F1" w:rsidRPr="00871C2A" w:rsidRDefault="00C137F1" w:rsidP="00D60A43">
      <w:pPr>
        <w:shd w:val="clear" w:color="auto" w:fill="FFFFFF"/>
        <w:ind w:firstLine="709"/>
        <w:jc w:val="both"/>
        <w:rPr>
          <w:kern w:val="0"/>
        </w:rPr>
      </w:pPr>
      <w:r w:rsidRPr="00871C2A">
        <w:rPr>
          <w:kern w:val="0"/>
        </w:rPr>
        <w:t>14.3. Победителям Конкурса направляется уведомление по электронной почте на адрес, указанный в Заявке, в течение пяти рабочих дней после подведения итогов Конкурса.</w:t>
      </w:r>
    </w:p>
    <w:p w:rsidR="00C137F1" w:rsidRPr="00871C2A" w:rsidRDefault="00C137F1" w:rsidP="00D60A43">
      <w:pPr>
        <w:shd w:val="clear" w:color="auto" w:fill="FFFFFF"/>
        <w:ind w:firstLine="709"/>
        <w:jc w:val="both"/>
        <w:rPr>
          <w:kern w:val="0"/>
        </w:rPr>
      </w:pPr>
      <w:r w:rsidRPr="00871C2A">
        <w:rPr>
          <w:kern w:val="0"/>
        </w:rPr>
        <w:t>14.4. Организаторы Конкурса, а также уполномоченные им лица не несут ответственности за технические сбои в работе Интернет-провайдера, к которому подключен Участник.</w:t>
      </w:r>
    </w:p>
    <w:p w:rsidR="00C137F1" w:rsidRPr="00B12676" w:rsidRDefault="00C137F1" w:rsidP="00D60A43">
      <w:pPr>
        <w:shd w:val="clear" w:color="auto" w:fill="FFFFFF"/>
        <w:ind w:firstLine="709"/>
        <w:jc w:val="both"/>
        <w:rPr>
          <w:kern w:val="0"/>
        </w:rPr>
      </w:pPr>
      <w:r w:rsidRPr="00871C2A">
        <w:rPr>
          <w:kern w:val="0"/>
        </w:rPr>
        <w:t>14.5. Итоги конкурса не могут быть обжалованы.</w:t>
      </w:r>
    </w:p>
    <w:p w:rsidR="00C137F1" w:rsidRPr="00871C2A" w:rsidRDefault="00C137F1" w:rsidP="00D60A43">
      <w:pPr>
        <w:shd w:val="clear" w:color="auto" w:fill="FFFFFF"/>
        <w:ind w:firstLine="709"/>
        <w:jc w:val="both"/>
        <w:rPr>
          <w:kern w:val="0"/>
        </w:rPr>
      </w:pPr>
    </w:p>
    <w:p w:rsidR="00C137F1" w:rsidRPr="00B12676" w:rsidRDefault="00C137F1" w:rsidP="00D60A43">
      <w:pPr>
        <w:shd w:val="clear" w:color="auto" w:fill="FFFFFF"/>
        <w:ind w:firstLine="709"/>
        <w:jc w:val="center"/>
        <w:rPr>
          <w:b/>
          <w:bCs/>
          <w:kern w:val="0"/>
        </w:rPr>
      </w:pPr>
      <w:r w:rsidRPr="00B12676">
        <w:rPr>
          <w:b/>
          <w:bCs/>
          <w:kern w:val="0"/>
        </w:rPr>
        <w:t>15. Описание призов</w:t>
      </w:r>
    </w:p>
    <w:p w:rsidR="00C137F1" w:rsidRPr="00871C2A" w:rsidRDefault="00C137F1" w:rsidP="00D60A43">
      <w:pPr>
        <w:shd w:val="clear" w:color="auto" w:fill="FFFFFF"/>
        <w:ind w:firstLine="709"/>
        <w:jc w:val="both"/>
        <w:rPr>
          <w:kern w:val="0"/>
        </w:rPr>
      </w:pPr>
      <w:r w:rsidRPr="00871C2A">
        <w:rPr>
          <w:kern w:val="0"/>
        </w:rPr>
        <w:t>15.1. Приз Конкурса – экземпляр фотоальбома «Камчатский край неповторимый» – присуждается Победителям и призерам Конкурса.</w:t>
      </w:r>
    </w:p>
    <w:p w:rsidR="00C137F1" w:rsidRPr="00871C2A" w:rsidRDefault="00C137F1" w:rsidP="00D60A43">
      <w:pPr>
        <w:shd w:val="clear" w:color="auto" w:fill="FFFFFF"/>
        <w:ind w:firstLine="709"/>
        <w:jc w:val="both"/>
        <w:rPr>
          <w:kern w:val="0"/>
        </w:rPr>
      </w:pPr>
      <w:r w:rsidRPr="00871C2A">
        <w:rPr>
          <w:kern w:val="0"/>
        </w:rPr>
        <w:t>15.2. Лучшие работы Участников могут быть представлены в отчетной фотовыставке, которая состоится на территории Камчатского края.</w:t>
      </w:r>
    </w:p>
    <w:p w:rsidR="00C137F1" w:rsidRPr="00871C2A" w:rsidRDefault="00C137F1" w:rsidP="00D60A43">
      <w:pPr>
        <w:shd w:val="clear" w:color="auto" w:fill="FFFFFF"/>
        <w:ind w:firstLine="709"/>
        <w:jc w:val="both"/>
        <w:rPr>
          <w:kern w:val="0"/>
        </w:rPr>
      </w:pPr>
      <w:r w:rsidRPr="00871C2A">
        <w:rPr>
          <w:kern w:val="0"/>
        </w:rPr>
        <w:t>15.4. Призы, нельзя обменять или заменить на денежный эквивалент.</w:t>
      </w:r>
    </w:p>
    <w:p w:rsidR="00C137F1" w:rsidRPr="00871C2A" w:rsidRDefault="00C137F1" w:rsidP="00D60A43">
      <w:pPr>
        <w:shd w:val="clear" w:color="auto" w:fill="FFFFFF"/>
        <w:ind w:firstLine="709"/>
        <w:jc w:val="both"/>
        <w:rPr>
          <w:kern w:val="0"/>
        </w:rPr>
      </w:pPr>
      <w:r w:rsidRPr="00871C2A">
        <w:rPr>
          <w:kern w:val="0"/>
        </w:rPr>
        <w:t>15.5. Организаторы конкурса оставляют за собой право менять вид призов, оповещая об этом Участников в установленном настоящим Положении порядке.</w:t>
      </w:r>
    </w:p>
    <w:p w:rsidR="00C137F1" w:rsidRPr="00B12676" w:rsidRDefault="00C137F1" w:rsidP="00D60A43">
      <w:pPr>
        <w:shd w:val="clear" w:color="auto" w:fill="FFFFFF"/>
        <w:ind w:firstLine="709"/>
        <w:jc w:val="center"/>
        <w:rPr>
          <w:b/>
          <w:bCs/>
          <w:kern w:val="0"/>
        </w:rPr>
      </w:pPr>
      <w:r w:rsidRPr="00B12676">
        <w:rPr>
          <w:b/>
          <w:bCs/>
          <w:kern w:val="0"/>
        </w:rPr>
        <w:t>16. Порядок и сроки вручения призов</w:t>
      </w:r>
    </w:p>
    <w:p w:rsidR="00C137F1" w:rsidRPr="00871C2A" w:rsidRDefault="00C137F1" w:rsidP="00D60A43">
      <w:pPr>
        <w:shd w:val="clear" w:color="auto" w:fill="FFFFFF"/>
        <w:ind w:firstLine="709"/>
        <w:jc w:val="both"/>
        <w:rPr>
          <w:kern w:val="0"/>
        </w:rPr>
      </w:pPr>
      <w:r w:rsidRPr="00871C2A">
        <w:rPr>
          <w:kern w:val="0"/>
        </w:rPr>
        <w:t>16.1. Вручение призов Организаторами конкурса осуществляется в период с 15.02.2015  по 15.04.2015 года.</w:t>
      </w:r>
    </w:p>
    <w:p w:rsidR="00C137F1" w:rsidRPr="00871C2A" w:rsidRDefault="00C137F1" w:rsidP="00D60A43">
      <w:pPr>
        <w:shd w:val="clear" w:color="auto" w:fill="FFFFFF"/>
        <w:ind w:firstLine="709"/>
        <w:jc w:val="both"/>
        <w:rPr>
          <w:kern w:val="0"/>
        </w:rPr>
      </w:pPr>
      <w:r w:rsidRPr="00871C2A">
        <w:rPr>
          <w:kern w:val="0"/>
        </w:rPr>
        <w:t>16.2. Приз вручается победителям и призерам Конкурса только при предъявлении всех необходимых документов, предусмотренных настоящим Положением и после подписания акта приемки-передачи соответствующего приза.</w:t>
      </w:r>
    </w:p>
    <w:p w:rsidR="00C137F1" w:rsidRPr="00871C2A" w:rsidRDefault="00C137F1" w:rsidP="00D60A43">
      <w:pPr>
        <w:shd w:val="clear" w:color="auto" w:fill="FFFFFF"/>
        <w:ind w:firstLine="709"/>
        <w:jc w:val="center"/>
        <w:rPr>
          <w:kern w:val="0"/>
        </w:rPr>
      </w:pPr>
      <w:r w:rsidRPr="00B12676">
        <w:rPr>
          <w:b/>
          <w:bCs/>
          <w:kern w:val="0"/>
        </w:rPr>
        <w:t>17. Расходы Участников</w:t>
      </w:r>
    </w:p>
    <w:p w:rsidR="00C137F1" w:rsidRPr="00871C2A" w:rsidRDefault="00C137F1" w:rsidP="00D60A43">
      <w:pPr>
        <w:shd w:val="clear" w:color="auto" w:fill="FFFFFF"/>
        <w:ind w:firstLine="709"/>
        <w:jc w:val="both"/>
        <w:rPr>
          <w:kern w:val="0"/>
        </w:rPr>
      </w:pPr>
      <w:r w:rsidRPr="00871C2A">
        <w:rPr>
          <w:kern w:val="0"/>
        </w:rPr>
        <w:t>17.1. Все Участники самостоятельно оплачивают все расходы, понесенные ими в связи с участием в Конкурсе (в том числе, расходы, связанные с доступом в Интернет).</w:t>
      </w:r>
    </w:p>
    <w:p w:rsidR="00C137F1" w:rsidRPr="00B12676" w:rsidRDefault="00C137F1" w:rsidP="00D60A43">
      <w:pPr>
        <w:shd w:val="clear" w:color="auto" w:fill="FFFFFF"/>
        <w:ind w:firstLine="709"/>
        <w:jc w:val="both"/>
        <w:rPr>
          <w:kern w:val="0"/>
        </w:rPr>
      </w:pPr>
      <w:r w:rsidRPr="00871C2A">
        <w:rPr>
          <w:kern w:val="0"/>
        </w:rPr>
        <w:t>17.2. Расходы на регистрацию для участия в Конкурсе через Интернет могут различаться, поэтому Участнику необходимо заранее узнать текущие цены у местного провайдера Интернет-услуг.</w:t>
      </w:r>
    </w:p>
    <w:p w:rsidR="00C137F1" w:rsidRPr="00871C2A" w:rsidRDefault="00C137F1" w:rsidP="00D60A43">
      <w:pPr>
        <w:shd w:val="clear" w:color="auto" w:fill="FFFFFF"/>
        <w:ind w:firstLine="709"/>
        <w:jc w:val="both"/>
        <w:rPr>
          <w:kern w:val="0"/>
        </w:rPr>
      </w:pPr>
    </w:p>
    <w:p w:rsidR="00C137F1" w:rsidRPr="00871C2A" w:rsidRDefault="00C137F1" w:rsidP="00D60A43">
      <w:pPr>
        <w:shd w:val="clear" w:color="auto" w:fill="FFFFFF"/>
        <w:ind w:firstLine="709"/>
        <w:jc w:val="center"/>
        <w:rPr>
          <w:kern w:val="0"/>
        </w:rPr>
      </w:pPr>
      <w:r w:rsidRPr="00B12676">
        <w:rPr>
          <w:b/>
          <w:bCs/>
          <w:kern w:val="0"/>
        </w:rPr>
        <w:t>18. Дополнительные условия, гарантии, освобождение от ответственности</w:t>
      </w:r>
    </w:p>
    <w:p w:rsidR="00C137F1" w:rsidRPr="00871C2A" w:rsidRDefault="00C137F1" w:rsidP="00D60A43">
      <w:pPr>
        <w:shd w:val="clear" w:color="auto" w:fill="FFFFFF"/>
        <w:ind w:firstLine="709"/>
        <w:jc w:val="both"/>
        <w:rPr>
          <w:kern w:val="0"/>
        </w:rPr>
      </w:pPr>
      <w:r w:rsidRPr="00871C2A">
        <w:rPr>
          <w:kern w:val="0"/>
        </w:rPr>
        <w:t>18.1. Организаторы конкурса оставляет за собой право проверки достоверности сведений, предоставленных Участниками Конкурса.</w:t>
      </w:r>
    </w:p>
    <w:p w:rsidR="00C137F1" w:rsidRPr="00871C2A" w:rsidRDefault="00C137F1" w:rsidP="00D60A43">
      <w:pPr>
        <w:shd w:val="clear" w:color="auto" w:fill="FFFFFF"/>
        <w:ind w:firstLine="709"/>
        <w:jc w:val="both"/>
        <w:rPr>
          <w:kern w:val="0"/>
        </w:rPr>
      </w:pPr>
      <w:r w:rsidRPr="00871C2A">
        <w:rPr>
          <w:kern w:val="0"/>
        </w:rPr>
        <w:t>18.2. В случае обнаружения недостоверности сведений, указанных Участником Конкурса при регистрации в Конкурсе, Организаторы конкурса вправе отказать в выдаче приза лицу, явившемуся за призом, если данные его удостоверения личности не соответствуют указанным при регистрации сведениям.</w:t>
      </w:r>
    </w:p>
    <w:p w:rsidR="00C137F1" w:rsidRPr="00871C2A" w:rsidRDefault="00C137F1" w:rsidP="00D60A43">
      <w:pPr>
        <w:shd w:val="clear" w:color="auto" w:fill="FFFFFF"/>
        <w:ind w:firstLine="709"/>
        <w:jc w:val="both"/>
        <w:rPr>
          <w:kern w:val="0"/>
        </w:rPr>
      </w:pPr>
      <w:r w:rsidRPr="00871C2A">
        <w:rPr>
          <w:kern w:val="0"/>
        </w:rPr>
        <w:t>18.3. Все персональные данные, в том числе ФИО, возраст, адрес электронной почты Участника Конкурса, будут использоваться исключительно в рамках настоящего Конкурса и последующих мероприятий направленных на презентацию региона, и не будут предоставляться никаким третьим лицам, за исключением случаев, предусмотренных законодательством РФ.</w:t>
      </w:r>
    </w:p>
    <w:p w:rsidR="00C137F1" w:rsidRPr="00871C2A" w:rsidRDefault="00C137F1" w:rsidP="00D60A43">
      <w:pPr>
        <w:shd w:val="clear" w:color="auto" w:fill="FFFFFF"/>
        <w:ind w:firstLine="709"/>
        <w:jc w:val="both"/>
        <w:rPr>
          <w:kern w:val="0"/>
        </w:rPr>
      </w:pPr>
      <w:r w:rsidRPr="00871C2A">
        <w:rPr>
          <w:kern w:val="0"/>
        </w:rPr>
        <w:t>18.4. Если по какой-либо причине любой аспект настоящего Конкурса не может проводиться так, как это запланировано, включая причины, вызванные заражением компьютерными вирусами, дефектами, несанкционированным вмешательством, фальсификацией, техническими неполадками или любой причиной, неконтролируемой Организаторами конкурса, которая искажает или затрагивает исполнение, безопасность, честность, целостность или надлежащее проведение Конкурса, Организаторы конкурса вправе на свое единоличное усмотрение прекратить, изменить или временно приостановить проведение Конкурса, уведомив об этом Участников в соответствии с настоящим Положением.</w:t>
      </w:r>
    </w:p>
    <w:p w:rsidR="00C137F1" w:rsidRPr="00871C2A" w:rsidRDefault="00C137F1" w:rsidP="00D60A43">
      <w:pPr>
        <w:shd w:val="clear" w:color="auto" w:fill="FFFFFF"/>
        <w:ind w:firstLine="709"/>
        <w:jc w:val="both"/>
        <w:rPr>
          <w:kern w:val="0"/>
        </w:rPr>
      </w:pPr>
      <w:r w:rsidRPr="00871C2A">
        <w:rPr>
          <w:kern w:val="0"/>
        </w:rPr>
        <w:t>18.5. Организаторы конкурса не отвечают за какие-либо последствия ошибок Участника Конкурса, включая (кроме всего прочего) понесенные им затраты.</w:t>
      </w:r>
    </w:p>
    <w:p w:rsidR="00C137F1" w:rsidRPr="00871C2A" w:rsidRDefault="00C137F1" w:rsidP="00D60A43">
      <w:pPr>
        <w:shd w:val="clear" w:color="auto" w:fill="FFFFFF"/>
        <w:ind w:firstLine="709"/>
        <w:jc w:val="both"/>
        <w:rPr>
          <w:kern w:val="0"/>
        </w:rPr>
      </w:pPr>
      <w:r w:rsidRPr="00871C2A">
        <w:rPr>
          <w:kern w:val="0"/>
        </w:rPr>
        <w:t>18.6. Все спорные вопросы, касающиеся Конкурса, регулируются настоящим Положением и действующим законодательством РФ.</w:t>
      </w:r>
    </w:p>
    <w:p w:rsidR="00C137F1" w:rsidRPr="00B12676" w:rsidRDefault="00C137F1" w:rsidP="00D60A43">
      <w:pPr>
        <w:shd w:val="clear" w:color="auto" w:fill="FFFFFF"/>
        <w:ind w:firstLine="709"/>
        <w:jc w:val="both"/>
        <w:rPr>
          <w:kern w:val="0"/>
        </w:rPr>
      </w:pPr>
      <w:r w:rsidRPr="00871C2A">
        <w:rPr>
          <w:kern w:val="0"/>
        </w:rPr>
        <w:t>18.7. Участник Конкурса понимает, что в случае обнаружения нарушения Положения, Организаторы конкурса вправе удалить Участника Конкурса без права восстановления.</w:t>
      </w:r>
    </w:p>
    <w:p w:rsidR="00C137F1" w:rsidRPr="00871C2A" w:rsidRDefault="00C137F1" w:rsidP="00D60A43">
      <w:pPr>
        <w:shd w:val="clear" w:color="auto" w:fill="FFFFFF"/>
        <w:ind w:firstLine="709"/>
        <w:jc w:val="both"/>
        <w:rPr>
          <w:kern w:val="0"/>
        </w:rPr>
      </w:pPr>
    </w:p>
    <w:p w:rsidR="00C137F1" w:rsidRPr="00871C2A" w:rsidRDefault="00C137F1" w:rsidP="00D60A43">
      <w:pPr>
        <w:shd w:val="clear" w:color="auto" w:fill="FFFFFF"/>
        <w:ind w:firstLine="709"/>
        <w:jc w:val="center"/>
        <w:rPr>
          <w:kern w:val="0"/>
        </w:rPr>
      </w:pPr>
      <w:r w:rsidRPr="00B12676">
        <w:rPr>
          <w:b/>
          <w:bCs/>
          <w:kern w:val="0"/>
        </w:rPr>
        <w:t>19. Специальные условия для Участников Конкурса</w:t>
      </w:r>
    </w:p>
    <w:p w:rsidR="00C137F1" w:rsidRPr="00871C2A" w:rsidRDefault="00C137F1" w:rsidP="00D60A43">
      <w:pPr>
        <w:shd w:val="clear" w:color="auto" w:fill="FFFFFF"/>
        <w:ind w:firstLine="709"/>
        <w:jc w:val="both"/>
        <w:rPr>
          <w:kern w:val="0"/>
        </w:rPr>
      </w:pPr>
      <w:r w:rsidRPr="00871C2A">
        <w:rPr>
          <w:kern w:val="0"/>
        </w:rPr>
        <w:t>19.1. Присылая Фотографии (материалы), указанные в настоящих условиях Конкурса, участник Конкурса гарантирует, что он является единственным автором и обладателем исключительных прав на Фотографии и каких-либо ограничений на их использование не существует.</w:t>
      </w:r>
    </w:p>
    <w:p w:rsidR="00C137F1" w:rsidRPr="00871C2A" w:rsidRDefault="00C137F1" w:rsidP="00D60A43">
      <w:pPr>
        <w:shd w:val="clear" w:color="auto" w:fill="FFFFFF"/>
        <w:ind w:firstLine="709"/>
        <w:jc w:val="both"/>
        <w:rPr>
          <w:kern w:val="0"/>
        </w:rPr>
      </w:pPr>
      <w:r w:rsidRPr="00871C2A">
        <w:rPr>
          <w:kern w:val="0"/>
        </w:rPr>
        <w:t>19.2. Участник Конкурса разрешает Организаторам конкурса без взимания платы использовать переданные фотографии, а также образ Участника Конкурса в целях публикации/воспроизводства/распространения/ доведения до всеобщего сведения таким образом, что любое лицо может получить доступ к фотографиям из любого места и в любое время по собственному выбору, как в печатной продукции, так и на интернет сайтах правительства Камчатского края и Информационного агентства «Камчатка», а также в целях рекламы Конкурса и организации выставок по его итогам.</w:t>
      </w:r>
    </w:p>
    <w:p w:rsidR="00C137F1" w:rsidRPr="00871C2A" w:rsidRDefault="00C137F1" w:rsidP="00D60A43">
      <w:pPr>
        <w:shd w:val="clear" w:color="auto" w:fill="FFFFFF"/>
        <w:ind w:firstLine="709"/>
        <w:jc w:val="both"/>
        <w:rPr>
          <w:kern w:val="0"/>
        </w:rPr>
      </w:pPr>
      <w:r w:rsidRPr="00871C2A">
        <w:rPr>
          <w:kern w:val="0"/>
        </w:rPr>
        <w:t>19.3. Участник Конкурса не возражает и предоставляет Организаторам конкурса право на корректировку фотографий, внесение в них изменений, сокращений, дополнений, снабжение при их использовании иными иллюстрациями, послесловием, комментариями или какими бы то ни было пояснениями, в ходе подготовки и проведения Конкурса, а также при проведении выставок.</w:t>
      </w:r>
    </w:p>
    <w:p w:rsidR="00C137F1" w:rsidRPr="00871C2A" w:rsidRDefault="00C137F1" w:rsidP="00D60A43">
      <w:pPr>
        <w:shd w:val="clear" w:color="auto" w:fill="FFFFFF"/>
        <w:ind w:firstLine="709"/>
        <w:jc w:val="both"/>
        <w:rPr>
          <w:kern w:val="0"/>
        </w:rPr>
      </w:pPr>
      <w:r w:rsidRPr="00871C2A">
        <w:rPr>
          <w:kern w:val="0"/>
        </w:rPr>
        <w:t>19.4. Участник Конкурса соглашается, что в случае допуска его работы к Конкурсу, исключительные права на полученные от него фотографии переходят к Организаторам конкурса без какой-либо оплаты с даты их передачи Организаторам конкурса, в полном объеме, в том числе указанном ст.1270 ГК РФ, с правом обнародования и использования без обозначения его имени/имени автора, с правом передачи прав третьим лицам, на весь срок действия авторских прав, указанных в ГК РФ, но не менее 70 лет, с правом использования и внесение в фотографии изменений, сокращений, дополнений, снабжение при ее использовании иными иллюстрациями, послесловием, комментариями или какими бы то ни было пояснениями.</w:t>
      </w:r>
    </w:p>
    <w:p w:rsidR="00C137F1" w:rsidRPr="00871C2A" w:rsidRDefault="00C137F1" w:rsidP="00D60A43">
      <w:pPr>
        <w:shd w:val="clear" w:color="auto" w:fill="FFFFFF"/>
        <w:spacing w:line="300" w:lineRule="atLeast"/>
        <w:ind w:firstLine="709"/>
        <w:jc w:val="both"/>
        <w:rPr>
          <w:kern w:val="0"/>
        </w:rPr>
      </w:pPr>
      <w:r w:rsidRPr="00871C2A">
        <w:rPr>
          <w:kern w:val="0"/>
        </w:rPr>
        <w:t>19.5. Участник Конкурса соглашается, что в случае признания его победителем Конкурса Организаторы конкурса имеют право на использование его образа без выплаты какого-либо вознаграждения.</w:t>
      </w:r>
    </w:p>
    <w:p w:rsidR="00C137F1" w:rsidRPr="00871C2A" w:rsidRDefault="00C137F1" w:rsidP="00D60A43">
      <w:pPr>
        <w:shd w:val="clear" w:color="auto" w:fill="FFFFFF"/>
        <w:spacing w:line="300" w:lineRule="atLeast"/>
        <w:ind w:firstLine="709"/>
        <w:jc w:val="both"/>
        <w:rPr>
          <w:kern w:val="0"/>
        </w:rPr>
      </w:pPr>
      <w:r w:rsidRPr="00871C2A">
        <w:rPr>
          <w:kern w:val="0"/>
        </w:rPr>
        <w:t>19.6. Участники Конкурса согласны на публикацию сведений, указанных ими при направлении фотографий на сайтах Правительства Камчатского края и информационного агентства «Камчатка».</w:t>
      </w:r>
    </w:p>
    <w:p w:rsidR="00C137F1" w:rsidRPr="00871C2A" w:rsidRDefault="00C137F1" w:rsidP="00D60A43">
      <w:pPr>
        <w:shd w:val="clear" w:color="auto" w:fill="FFFFFF"/>
        <w:spacing w:line="300" w:lineRule="atLeast"/>
        <w:ind w:firstLine="709"/>
        <w:rPr>
          <w:kern w:val="0"/>
        </w:rPr>
      </w:pPr>
    </w:p>
    <w:p w:rsidR="00C137F1" w:rsidRPr="00871C2A" w:rsidRDefault="00C137F1" w:rsidP="00D60A43">
      <w:pPr>
        <w:shd w:val="clear" w:color="auto" w:fill="FFFFFF"/>
        <w:spacing w:line="300" w:lineRule="atLeast"/>
        <w:ind w:firstLine="709"/>
        <w:rPr>
          <w:kern w:val="0"/>
        </w:rPr>
      </w:pPr>
    </w:p>
    <w:p w:rsidR="00C137F1" w:rsidRPr="00871C2A" w:rsidRDefault="00C137F1" w:rsidP="00D60A43">
      <w:pPr>
        <w:shd w:val="clear" w:color="auto" w:fill="FFFFFF"/>
        <w:spacing w:line="300" w:lineRule="atLeast"/>
        <w:ind w:firstLine="709"/>
        <w:rPr>
          <w:kern w:val="0"/>
        </w:rPr>
      </w:pPr>
    </w:p>
    <w:p w:rsidR="00C137F1" w:rsidRPr="00871C2A" w:rsidRDefault="00C137F1" w:rsidP="00D60A43">
      <w:pPr>
        <w:tabs>
          <w:tab w:val="left" w:pos="8224"/>
        </w:tabs>
        <w:spacing w:line="276" w:lineRule="auto"/>
        <w:ind w:firstLine="709"/>
        <w:jc w:val="center"/>
        <w:rPr>
          <w:b/>
          <w:bCs/>
          <w:kern w:val="0"/>
          <w:lang w:eastAsia="en-US"/>
        </w:rPr>
      </w:pPr>
    </w:p>
    <w:p w:rsidR="00C137F1" w:rsidRPr="00871C2A" w:rsidRDefault="00C137F1" w:rsidP="00D60A43">
      <w:pPr>
        <w:tabs>
          <w:tab w:val="left" w:pos="8224"/>
        </w:tabs>
        <w:spacing w:line="276" w:lineRule="auto"/>
        <w:ind w:firstLine="709"/>
        <w:jc w:val="center"/>
        <w:rPr>
          <w:b/>
          <w:bCs/>
          <w:kern w:val="0"/>
          <w:lang w:eastAsia="en-US"/>
        </w:rPr>
      </w:pPr>
    </w:p>
    <w:p w:rsidR="00C137F1" w:rsidRPr="00871C2A" w:rsidRDefault="00C137F1" w:rsidP="00D60A43">
      <w:pPr>
        <w:spacing w:line="276" w:lineRule="auto"/>
        <w:ind w:firstLine="709"/>
        <w:jc w:val="center"/>
        <w:rPr>
          <w:kern w:val="0"/>
          <w:lang w:eastAsia="en-US"/>
        </w:rPr>
      </w:pPr>
    </w:p>
    <w:p w:rsidR="00C137F1" w:rsidRPr="00871C2A" w:rsidRDefault="00C137F1" w:rsidP="00D60A43">
      <w:pPr>
        <w:ind w:firstLine="709"/>
        <w:jc w:val="both"/>
        <w:rPr>
          <w:kern w:val="0"/>
        </w:rPr>
      </w:pPr>
    </w:p>
    <w:p w:rsidR="00C137F1" w:rsidRPr="00871C2A" w:rsidRDefault="00C137F1" w:rsidP="00D60A43">
      <w:pPr>
        <w:spacing w:line="276" w:lineRule="auto"/>
        <w:ind w:firstLine="709"/>
        <w:rPr>
          <w:kern w:val="0"/>
          <w:lang w:eastAsia="en-US"/>
        </w:rPr>
      </w:pPr>
    </w:p>
    <w:p w:rsidR="00C137F1" w:rsidRPr="00B12676" w:rsidRDefault="00C137F1" w:rsidP="00D60A43">
      <w:pPr>
        <w:autoSpaceDE w:val="0"/>
        <w:autoSpaceDN w:val="0"/>
        <w:adjustRightInd w:val="0"/>
        <w:ind w:firstLine="709"/>
        <w:outlineLvl w:val="1"/>
        <w:rPr>
          <w:kern w:val="0"/>
        </w:rPr>
      </w:pPr>
    </w:p>
    <w:p w:rsidR="00C137F1" w:rsidRPr="00B12676" w:rsidRDefault="00C137F1" w:rsidP="00D60A43">
      <w:pPr>
        <w:autoSpaceDE w:val="0"/>
        <w:autoSpaceDN w:val="0"/>
        <w:adjustRightInd w:val="0"/>
        <w:ind w:firstLine="709"/>
        <w:outlineLvl w:val="1"/>
        <w:rPr>
          <w:kern w:val="0"/>
        </w:rPr>
      </w:pPr>
    </w:p>
    <w:p w:rsidR="00C137F1" w:rsidRPr="00CB3C30" w:rsidRDefault="00C137F1" w:rsidP="00D60A43">
      <w:pPr>
        <w:pStyle w:val="NoSpacing"/>
        <w:spacing w:line="360" w:lineRule="auto"/>
        <w:jc w:val="center"/>
        <w:rPr>
          <w:kern w:val="0"/>
          <w:sz w:val="20"/>
          <w:szCs w:val="20"/>
        </w:rPr>
      </w:pPr>
    </w:p>
    <w:sectPr w:rsidR="00C137F1" w:rsidRPr="00CB3C30" w:rsidSect="0055137A">
      <w:pgSz w:w="11906" w:h="16838"/>
      <w:pgMar w:top="1134"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1BB1"/>
    <w:multiLevelType w:val="hybridMultilevel"/>
    <w:tmpl w:val="0088BC86"/>
    <w:lvl w:ilvl="0" w:tplc="D92884AC">
      <w:start w:val="1"/>
      <w:numFmt w:val="decimal"/>
      <w:lvlText w:val="%1."/>
      <w:lvlJc w:val="left"/>
      <w:pPr>
        <w:tabs>
          <w:tab w:val="num" w:pos="720"/>
        </w:tabs>
        <w:ind w:left="720" w:hanging="360"/>
      </w:pPr>
    </w:lvl>
    <w:lvl w:ilvl="1" w:tplc="27D20CD2">
      <w:numFmt w:val="none"/>
      <w:lvlText w:val=""/>
      <w:lvlJc w:val="left"/>
      <w:pPr>
        <w:tabs>
          <w:tab w:val="num" w:pos="360"/>
        </w:tabs>
      </w:pPr>
    </w:lvl>
    <w:lvl w:ilvl="2" w:tplc="175C6B50">
      <w:numFmt w:val="none"/>
      <w:lvlText w:val=""/>
      <w:lvlJc w:val="left"/>
      <w:pPr>
        <w:tabs>
          <w:tab w:val="num" w:pos="360"/>
        </w:tabs>
      </w:pPr>
    </w:lvl>
    <w:lvl w:ilvl="3" w:tplc="786AFF24">
      <w:numFmt w:val="none"/>
      <w:lvlText w:val=""/>
      <w:lvlJc w:val="left"/>
      <w:pPr>
        <w:tabs>
          <w:tab w:val="num" w:pos="360"/>
        </w:tabs>
      </w:pPr>
    </w:lvl>
    <w:lvl w:ilvl="4" w:tplc="8C6449C4">
      <w:numFmt w:val="none"/>
      <w:lvlText w:val=""/>
      <w:lvlJc w:val="left"/>
      <w:pPr>
        <w:tabs>
          <w:tab w:val="num" w:pos="360"/>
        </w:tabs>
      </w:pPr>
    </w:lvl>
    <w:lvl w:ilvl="5" w:tplc="6DDC177C">
      <w:numFmt w:val="none"/>
      <w:lvlText w:val=""/>
      <w:lvlJc w:val="left"/>
      <w:pPr>
        <w:tabs>
          <w:tab w:val="num" w:pos="360"/>
        </w:tabs>
      </w:pPr>
    </w:lvl>
    <w:lvl w:ilvl="6" w:tplc="3244A8EE">
      <w:numFmt w:val="none"/>
      <w:lvlText w:val=""/>
      <w:lvlJc w:val="left"/>
      <w:pPr>
        <w:tabs>
          <w:tab w:val="num" w:pos="360"/>
        </w:tabs>
      </w:pPr>
    </w:lvl>
    <w:lvl w:ilvl="7" w:tplc="1C74DCF0">
      <w:numFmt w:val="none"/>
      <w:lvlText w:val=""/>
      <w:lvlJc w:val="left"/>
      <w:pPr>
        <w:tabs>
          <w:tab w:val="num" w:pos="360"/>
        </w:tabs>
      </w:pPr>
    </w:lvl>
    <w:lvl w:ilvl="8" w:tplc="827E9500">
      <w:numFmt w:val="none"/>
      <w:lvlText w:val=""/>
      <w:lvlJc w:val="left"/>
      <w:pPr>
        <w:tabs>
          <w:tab w:val="num" w:pos="360"/>
        </w:tabs>
      </w:pPr>
    </w:lvl>
  </w:abstractNum>
  <w:abstractNum w:abstractNumId="1">
    <w:nsid w:val="23C43E8C"/>
    <w:multiLevelType w:val="hybridMultilevel"/>
    <w:tmpl w:val="F2DC8C6C"/>
    <w:lvl w:ilvl="0" w:tplc="9288E7D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2">
    <w:nsid w:val="578A1B24"/>
    <w:multiLevelType w:val="hybridMultilevel"/>
    <w:tmpl w:val="C0A639D6"/>
    <w:lvl w:ilvl="0" w:tplc="0419000F">
      <w:start w:val="1"/>
      <w:numFmt w:val="decimal"/>
      <w:lvlText w:val="%1."/>
      <w:lvlJc w:val="left"/>
      <w:pPr>
        <w:ind w:left="150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num w:numId="1">
    <w:abstractNumId w:val="1"/>
  </w:num>
  <w:num w:numId="2">
    <w:abstractNumId w:val="2"/>
  </w:num>
  <w:num w:numId="3">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40D8"/>
    <w:rsid w:val="000033DA"/>
    <w:rsid w:val="000036D8"/>
    <w:rsid w:val="00012217"/>
    <w:rsid w:val="0002138C"/>
    <w:rsid w:val="0003181F"/>
    <w:rsid w:val="00033577"/>
    <w:rsid w:val="00034BFC"/>
    <w:rsid w:val="000352FA"/>
    <w:rsid w:val="00035EC8"/>
    <w:rsid w:val="00036458"/>
    <w:rsid w:val="000376DD"/>
    <w:rsid w:val="000379AF"/>
    <w:rsid w:val="000401AE"/>
    <w:rsid w:val="00041775"/>
    <w:rsid w:val="000418AE"/>
    <w:rsid w:val="00041FD2"/>
    <w:rsid w:val="00044DFC"/>
    <w:rsid w:val="00051E85"/>
    <w:rsid w:val="00056BB6"/>
    <w:rsid w:val="00060AB7"/>
    <w:rsid w:val="00060CD6"/>
    <w:rsid w:val="00061E19"/>
    <w:rsid w:val="000621BF"/>
    <w:rsid w:val="00065403"/>
    <w:rsid w:val="000655BD"/>
    <w:rsid w:val="000663AA"/>
    <w:rsid w:val="00072B1C"/>
    <w:rsid w:val="000731D4"/>
    <w:rsid w:val="00075761"/>
    <w:rsid w:val="0007615B"/>
    <w:rsid w:val="0008269B"/>
    <w:rsid w:val="00085D75"/>
    <w:rsid w:val="0009018A"/>
    <w:rsid w:val="000908B5"/>
    <w:rsid w:val="00091773"/>
    <w:rsid w:val="000942EB"/>
    <w:rsid w:val="000958BC"/>
    <w:rsid w:val="0009594B"/>
    <w:rsid w:val="00096E70"/>
    <w:rsid w:val="000A1872"/>
    <w:rsid w:val="000A3480"/>
    <w:rsid w:val="000B21EF"/>
    <w:rsid w:val="000B22FF"/>
    <w:rsid w:val="000B3909"/>
    <w:rsid w:val="000B618A"/>
    <w:rsid w:val="000B66A9"/>
    <w:rsid w:val="000C151A"/>
    <w:rsid w:val="000C3A90"/>
    <w:rsid w:val="000C4BBB"/>
    <w:rsid w:val="000D042B"/>
    <w:rsid w:val="000D0E56"/>
    <w:rsid w:val="000D7EA5"/>
    <w:rsid w:val="000E2C0D"/>
    <w:rsid w:val="000E512A"/>
    <w:rsid w:val="000E6188"/>
    <w:rsid w:val="000E6210"/>
    <w:rsid w:val="000E63B1"/>
    <w:rsid w:val="000F1BA1"/>
    <w:rsid w:val="000F2DF9"/>
    <w:rsid w:val="000F67A2"/>
    <w:rsid w:val="0010421A"/>
    <w:rsid w:val="001064A0"/>
    <w:rsid w:val="00107099"/>
    <w:rsid w:val="00107ED2"/>
    <w:rsid w:val="00115B3C"/>
    <w:rsid w:val="00116313"/>
    <w:rsid w:val="001213DE"/>
    <w:rsid w:val="00123773"/>
    <w:rsid w:val="00123FF7"/>
    <w:rsid w:val="00124293"/>
    <w:rsid w:val="00126BFD"/>
    <w:rsid w:val="0013020C"/>
    <w:rsid w:val="00130265"/>
    <w:rsid w:val="00131B80"/>
    <w:rsid w:val="00133FE4"/>
    <w:rsid w:val="00136015"/>
    <w:rsid w:val="0013603A"/>
    <w:rsid w:val="001415B8"/>
    <w:rsid w:val="00141ABB"/>
    <w:rsid w:val="00141BA0"/>
    <w:rsid w:val="0014426D"/>
    <w:rsid w:val="001446D0"/>
    <w:rsid w:val="00146AE6"/>
    <w:rsid w:val="0014792F"/>
    <w:rsid w:val="00152C16"/>
    <w:rsid w:val="00153C43"/>
    <w:rsid w:val="001553FC"/>
    <w:rsid w:val="001635C2"/>
    <w:rsid w:val="00164AF0"/>
    <w:rsid w:val="001809D3"/>
    <w:rsid w:val="0018180D"/>
    <w:rsid w:val="00183F3D"/>
    <w:rsid w:val="0018478B"/>
    <w:rsid w:val="00184F8B"/>
    <w:rsid w:val="001875E0"/>
    <w:rsid w:val="0018765D"/>
    <w:rsid w:val="0018770A"/>
    <w:rsid w:val="001878CD"/>
    <w:rsid w:val="001932A6"/>
    <w:rsid w:val="001964A7"/>
    <w:rsid w:val="0019650B"/>
    <w:rsid w:val="001A5712"/>
    <w:rsid w:val="001A727F"/>
    <w:rsid w:val="001A75DF"/>
    <w:rsid w:val="001B490E"/>
    <w:rsid w:val="001B6F7A"/>
    <w:rsid w:val="001C271D"/>
    <w:rsid w:val="001C7BEF"/>
    <w:rsid w:val="001D2192"/>
    <w:rsid w:val="001D32BF"/>
    <w:rsid w:val="001D50E2"/>
    <w:rsid w:val="001D6327"/>
    <w:rsid w:val="001E2A47"/>
    <w:rsid w:val="001E51C4"/>
    <w:rsid w:val="001F2819"/>
    <w:rsid w:val="001F6251"/>
    <w:rsid w:val="002006A2"/>
    <w:rsid w:val="002011BD"/>
    <w:rsid w:val="00204E66"/>
    <w:rsid w:val="00204EB3"/>
    <w:rsid w:val="00216489"/>
    <w:rsid w:val="00217242"/>
    <w:rsid w:val="00223EA5"/>
    <w:rsid w:val="00224D15"/>
    <w:rsid w:val="002309E6"/>
    <w:rsid w:val="00231849"/>
    <w:rsid w:val="002330D3"/>
    <w:rsid w:val="00234B73"/>
    <w:rsid w:val="00240761"/>
    <w:rsid w:val="0024134B"/>
    <w:rsid w:val="00242FD6"/>
    <w:rsid w:val="00252F9E"/>
    <w:rsid w:val="002565F5"/>
    <w:rsid w:val="00257642"/>
    <w:rsid w:val="00263E2F"/>
    <w:rsid w:val="002672B5"/>
    <w:rsid w:val="00274B38"/>
    <w:rsid w:val="00274B8C"/>
    <w:rsid w:val="00275F31"/>
    <w:rsid w:val="002768E6"/>
    <w:rsid w:val="00276F3E"/>
    <w:rsid w:val="002778EC"/>
    <w:rsid w:val="00277A78"/>
    <w:rsid w:val="00281B93"/>
    <w:rsid w:val="00285486"/>
    <w:rsid w:val="00287C46"/>
    <w:rsid w:val="00292BF5"/>
    <w:rsid w:val="00293723"/>
    <w:rsid w:val="00294092"/>
    <w:rsid w:val="00294980"/>
    <w:rsid w:val="00296613"/>
    <w:rsid w:val="002A1909"/>
    <w:rsid w:val="002A4EB8"/>
    <w:rsid w:val="002B1492"/>
    <w:rsid w:val="002B54B7"/>
    <w:rsid w:val="002B7377"/>
    <w:rsid w:val="002B738D"/>
    <w:rsid w:val="002C3EF6"/>
    <w:rsid w:val="002C475B"/>
    <w:rsid w:val="002C6299"/>
    <w:rsid w:val="002D06BB"/>
    <w:rsid w:val="002D078E"/>
    <w:rsid w:val="002D2C02"/>
    <w:rsid w:val="002D5371"/>
    <w:rsid w:val="002E696E"/>
    <w:rsid w:val="002E7D31"/>
    <w:rsid w:val="002F3CB9"/>
    <w:rsid w:val="002F3EB3"/>
    <w:rsid w:val="002F48C5"/>
    <w:rsid w:val="002F5143"/>
    <w:rsid w:val="003003E4"/>
    <w:rsid w:val="00300B13"/>
    <w:rsid w:val="0030284B"/>
    <w:rsid w:val="00302C34"/>
    <w:rsid w:val="00304ED6"/>
    <w:rsid w:val="00311645"/>
    <w:rsid w:val="00312995"/>
    <w:rsid w:val="003138E4"/>
    <w:rsid w:val="00314F97"/>
    <w:rsid w:val="00316171"/>
    <w:rsid w:val="00327833"/>
    <w:rsid w:val="0033132B"/>
    <w:rsid w:val="003319B8"/>
    <w:rsid w:val="00337F8D"/>
    <w:rsid w:val="00340551"/>
    <w:rsid w:val="00341342"/>
    <w:rsid w:val="00343700"/>
    <w:rsid w:val="00345343"/>
    <w:rsid w:val="00352871"/>
    <w:rsid w:val="00352E86"/>
    <w:rsid w:val="00353B7F"/>
    <w:rsid w:val="00354A0A"/>
    <w:rsid w:val="00355E9F"/>
    <w:rsid w:val="00356306"/>
    <w:rsid w:val="00365EF2"/>
    <w:rsid w:val="00370B93"/>
    <w:rsid w:val="00377D61"/>
    <w:rsid w:val="00380B72"/>
    <w:rsid w:val="00381A8C"/>
    <w:rsid w:val="003822F1"/>
    <w:rsid w:val="003877C3"/>
    <w:rsid w:val="003920C9"/>
    <w:rsid w:val="00394C08"/>
    <w:rsid w:val="003973E2"/>
    <w:rsid w:val="00397453"/>
    <w:rsid w:val="003A0C6E"/>
    <w:rsid w:val="003A0E27"/>
    <w:rsid w:val="003A53F4"/>
    <w:rsid w:val="003A54E9"/>
    <w:rsid w:val="003A6EB8"/>
    <w:rsid w:val="003B2095"/>
    <w:rsid w:val="003B2311"/>
    <w:rsid w:val="003B705D"/>
    <w:rsid w:val="003B7525"/>
    <w:rsid w:val="003C01C4"/>
    <w:rsid w:val="003C0F7C"/>
    <w:rsid w:val="003C1198"/>
    <w:rsid w:val="003C500E"/>
    <w:rsid w:val="003C55AF"/>
    <w:rsid w:val="003C5D3F"/>
    <w:rsid w:val="003C74B8"/>
    <w:rsid w:val="003D1729"/>
    <w:rsid w:val="003D33D7"/>
    <w:rsid w:val="003D6269"/>
    <w:rsid w:val="003D6B6D"/>
    <w:rsid w:val="003E08C2"/>
    <w:rsid w:val="003E5C58"/>
    <w:rsid w:val="003F38E6"/>
    <w:rsid w:val="003F3D5F"/>
    <w:rsid w:val="003F5DAE"/>
    <w:rsid w:val="0040010D"/>
    <w:rsid w:val="0040396F"/>
    <w:rsid w:val="004105FC"/>
    <w:rsid w:val="00413691"/>
    <w:rsid w:val="00423C3E"/>
    <w:rsid w:val="00427736"/>
    <w:rsid w:val="00431E4A"/>
    <w:rsid w:val="00434650"/>
    <w:rsid w:val="00436824"/>
    <w:rsid w:val="00437174"/>
    <w:rsid w:val="00442AC0"/>
    <w:rsid w:val="0044593E"/>
    <w:rsid w:val="00445EDE"/>
    <w:rsid w:val="004505A1"/>
    <w:rsid w:val="00461864"/>
    <w:rsid w:val="0046396D"/>
    <w:rsid w:val="0046469D"/>
    <w:rsid w:val="00465D37"/>
    <w:rsid w:val="0046637B"/>
    <w:rsid w:val="00466807"/>
    <w:rsid w:val="0046797E"/>
    <w:rsid w:val="00471C3B"/>
    <w:rsid w:val="00474149"/>
    <w:rsid w:val="00474737"/>
    <w:rsid w:val="0047762F"/>
    <w:rsid w:val="0048521D"/>
    <w:rsid w:val="004862B4"/>
    <w:rsid w:val="0049094F"/>
    <w:rsid w:val="00494A33"/>
    <w:rsid w:val="00496C03"/>
    <w:rsid w:val="00496FB8"/>
    <w:rsid w:val="004A48EC"/>
    <w:rsid w:val="004B259F"/>
    <w:rsid w:val="004B2786"/>
    <w:rsid w:val="004B2D05"/>
    <w:rsid w:val="004C3343"/>
    <w:rsid w:val="004C43C9"/>
    <w:rsid w:val="004C4C61"/>
    <w:rsid w:val="004C6491"/>
    <w:rsid w:val="004C76BF"/>
    <w:rsid w:val="004C7DE4"/>
    <w:rsid w:val="004D3B24"/>
    <w:rsid w:val="004D427C"/>
    <w:rsid w:val="004D4B72"/>
    <w:rsid w:val="004D7B90"/>
    <w:rsid w:val="004E04D5"/>
    <w:rsid w:val="004E16BB"/>
    <w:rsid w:val="004E341C"/>
    <w:rsid w:val="004E76BD"/>
    <w:rsid w:val="004F03F2"/>
    <w:rsid w:val="004F20E0"/>
    <w:rsid w:val="004F2769"/>
    <w:rsid w:val="004F315B"/>
    <w:rsid w:val="004F415D"/>
    <w:rsid w:val="004F7A97"/>
    <w:rsid w:val="005027F1"/>
    <w:rsid w:val="0050528D"/>
    <w:rsid w:val="00506526"/>
    <w:rsid w:val="00511B60"/>
    <w:rsid w:val="00512357"/>
    <w:rsid w:val="00525890"/>
    <w:rsid w:val="0053112A"/>
    <w:rsid w:val="0053294D"/>
    <w:rsid w:val="00533CCB"/>
    <w:rsid w:val="00535E70"/>
    <w:rsid w:val="0054006B"/>
    <w:rsid w:val="00540DC7"/>
    <w:rsid w:val="0054268E"/>
    <w:rsid w:val="00542721"/>
    <w:rsid w:val="0054464A"/>
    <w:rsid w:val="0054494F"/>
    <w:rsid w:val="00545395"/>
    <w:rsid w:val="00545652"/>
    <w:rsid w:val="00550A05"/>
    <w:rsid w:val="0055137A"/>
    <w:rsid w:val="00553AE9"/>
    <w:rsid w:val="00557658"/>
    <w:rsid w:val="005600E0"/>
    <w:rsid w:val="0056430B"/>
    <w:rsid w:val="00565B94"/>
    <w:rsid w:val="00565D7F"/>
    <w:rsid w:val="005721F7"/>
    <w:rsid w:val="00573D25"/>
    <w:rsid w:val="00581AC8"/>
    <w:rsid w:val="005830EA"/>
    <w:rsid w:val="005842AE"/>
    <w:rsid w:val="005859B6"/>
    <w:rsid w:val="0058603F"/>
    <w:rsid w:val="00592353"/>
    <w:rsid w:val="00595E0B"/>
    <w:rsid w:val="005A6680"/>
    <w:rsid w:val="005A79B5"/>
    <w:rsid w:val="005A7CE5"/>
    <w:rsid w:val="005B3B92"/>
    <w:rsid w:val="005B5175"/>
    <w:rsid w:val="005B6C6A"/>
    <w:rsid w:val="005B7DBF"/>
    <w:rsid w:val="005C2747"/>
    <w:rsid w:val="005C2A15"/>
    <w:rsid w:val="005C4AD6"/>
    <w:rsid w:val="005D2F47"/>
    <w:rsid w:val="005D3E2F"/>
    <w:rsid w:val="005D4102"/>
    <w:rsid w:val="005E2C9E"/>
    <w:rsid w:val="005F0AF1"/>
    <w:rsid w:val="005F424A"/>
    <w:rsid w:val="005F5B3F"/>
    <w:rsid w:val="005F6DA4"/>
    <w:rsid w:val="005F7D1D"/>
    <w:rsid w:val="00601267"/>
    <w:rsid w:val="0061027B"/>
    <w:rsid w:val="00610AA7"/>
    <w:rsid w:val="00611742"/>
    <w:rsid w:val="006126D5"/>
    <w:rsid w:val="00612B74"/>
    <w:rsid w:val="00613C89"/>
    <w:rsid w:val="006143DA"/>
    <w:rsid w:val="00616978"/>
    <w:rsid w:val="00621B2E"/>
    <w:rsid w:val="00621E6B"/>
    <w:rsid w:val="006237CD"/>
    <w:rsid w:val="006247B9"/>
    <w:rsid w:val="00625579"/>
    <w:rsid w:val="00632B83"/>
    <w:rsid w:val="00633E99"/>
    <w:rsid w:val="006373A4"/>
    <w:rsid w:val="0064105F"/>
    <w:rsid w:val="006425FC"/>
    <w:rsid w:val="00644777"/>
    <w:rsid w:val="006462DF"/>
    <w:rsid w:val="00646423"/>
    <w:rsid w:val="00647548"/>
    <w:rsid w:val="00653AAE"/>
    <w:rsid w:val="00655BBB"/>
    <w:rsid w:val="006604E0"/>
    <w:rsid w:val="00663A03"/>
    <w:rsid w:val="00666A90"/>
    <w:rsid w:val="006675BA"/>
    <w:rsid w:val="00667793"/>
    <w:rsid w:val="00670A73"/>
    <w:rsid w:val="0069519A"/>
    <w:rsid w:val="00696F58"/>
    <w:rsid w:val="006A358B"/>
    <w:rsid w:val="006A39FD"/>
    <w:rsid w:val="006B04AF"/>
    <w:rsid w:val="006B2997"/>
    <w:rsid w:val="006B4B02"/>
    <w:rsid w:val="006B62EE"/>
    <w:rsid w:val="006C1F08"/>
    <w:rsid w:val="006C6D40"/>
    <w:rsid w:val="006C71BD"/>
    <w:rsid w:val="006D13D7"/>
    <w:rsid w:val="006D69E2"/>
    <w:rsid w:val="006E39FB"/>
    <w:rsid w:val="006E6D05"/>
    <w:rsid w:val="006F087C"/>
    <w:rsid w:val="006F2F05"/>
    <w:rsid w:val="006F374B"/>
    <w:rsid w:val="006F4CD3"/>
    <w:rsid w:val="007015C1"/>
    <w:rsid w:val="00702C82"/>
    <w:rsid w:val="00703235"/>
    <w:rsid w:val="007037E9"/>
    <w:rsid w:val="00703812"/>
    <w:rsid w:val="0070599B"/>
    <w:rsid w:val="00705DC1"/>
    <w:rsid w:val="00712745"/>
    <w:rsid w:val="007141C6"/>
    <w:rsid w:val="00714925"/>
    <w:rsid w:val="0071553B"/>
    <w:rsid w:val="007227C3"/>
    <w:rsid w:val="007242A5"/>
    <w:rsid w:val="00731FD8"/>
    <w:rsid w:val="00740C0F"/>
    <w:rsid w:val="00740C87"/>
    <w:rsid w:val="00741224"/>
    <w:rsid w:val="00742AB0"/>
    <w:rsid w:val="007436E7"/>
    <w:rsid w:val="00744B2C"/>
    <w:rsid w:val="00746D68"/>
    <w:rsid w:val="00747152"/>
    <w:rsid w:val="007474BF"/>
    <w:rsid w:val="0075042B"/>
    <w:rsid w:val="00750B9D"/>
    <w:rsid w:val="00750E4E"/>
    <w:rsid w:val="00752686"/>
    <w:rsid w:val="00753150"/>
    <w:rsid w:val="00757401"/>
    <w:rsid w:val="00761106"/>
    <w:rsid w:val="0076327D"/>
    <w:rsid w:val="007633D5"/>
    <w:rsid w:val="00766287"/>
    <w:rsid w:val="00767033"/>
    <w:rsid w:val="00767858"/>
    <w:rsid w:val="00782E4E"/>
    <w:rsid w:val="00785231"/>
    <w:rsid w:val="00785BC0"/>
    <w:rsid w:val="00790E9D"/>
    <w:rsid w:val="00792DF9"/>
    <w:rsid w:val="007937F1"/>
    <w:rsid w:val="00794F43"/>
    <w:rsid w:val="007A16E0"/>
    <w:rsid w:val="007A7F7B"/>
    <w:rsid w:val="007B6A00"/>
    <w:rsid w:val="007B7705"/>
    <w:rsid w:val="007C05A9"/>
    <w:rsid w:val="007C08A4"/>
    <w:rsid w:val="007C1741"/>
    <w:rsid w:val="007C1EE2"/>
    <w:rsid w:val="007D1471"/>
    <w:rsid w:val="007D2644"/>
    <w:rsid w:val="007D6864"/>
    <w:rsid w:val="007D6EB7"/>
    <w:rsid w:val="007E2D68"/>
    <w:rsid w:val="007E46FF"/>
    <w:rsid w:val="007F4C03"/>
    <w:rsid w:val="00800778"/>
    <w:rsid w:val="00803166"/>
    <w:rsid w:val="008038E8"/>
    <w:rsid w:val="00804F36"/>
    <w:rsid w:val="008060AA"/>
    <w:rsid w:val="00814EC9"/>
    <w:rsid w:val="008167C0"/>
    <w:rsid w:val="00823C66"/>
    <w:rsid w:val="00824EC5"/>
    <w:rsid w:val="008271AB"/>
    <w:rsid w:val="008311FF"/>
    <w:rsid w:val="008315DE"/>
    <w:rsid w:val="00831CB3"/>
    <w:rsid w:val="00831EEA"/>
    <w:rsid w:val="00831F8A"/>
    <w:rsid w:val="00841192"/>
    <w:rsid w:val="0084490B"/>
    <w:rsid w:val="00852B60"/>
    <w:rsid w:val="00855D19"/>
    <w:rsid w:val="00860273"/>
    <w:rsid w:val="00867952"/>
    <w:rsid w:val="00871C2A"/>
    <w:rsid w:val="00872A7E"/>
    <w:rsid w:val="00887C79"/>
    <w:rsid w:val="0089293A"/>
    <w:rsid w:val="008957A4"/>
    <w:rsid w:val="008A0931"/>
    <w:rsid w:val="008A2E52"/>
    <w:rsid w:val="008A3087"/>
    <w:rsid w:val="008A3E75"/>
    <w:rsid w:val="008A5942"/>
    <w:rsid w:val="008B3FDA"/>
    <w:rsid w:val="008B40D8"/>
    <w:rsid w:val="008B5ED3"/>
    <w:rsid w:val="008C1915"/>
    <w:rsid w:val="008C53CC"/>
    <w:rsid w:val="008C7ECC"/>
    <w:rsid w:val="008D07D2"/>
    <w:rsid w:val="008D3AD9"/>
    <w:rsid w:val="008D6B68"/>
    <w:rsid w:val="008D7AD1"/>
    <w:rsid w:val="008E1FC1"/>
    <w:rsid w:val="008E4257"/>
    <w:rsid w:val="008F198F"/>
    <w:rsid w:val="008F2F52"/>
    <w:rsid w:val="008F4F77"/>
    <w:rsid w:val="008F5A51"/>
    <w:rsid w:val="008F66EC"/>
    <w:rsid w:val="0090194F"/>
    <w:rsid w:val="00902ABF"/>
    <w:rsid w:val="00912264"/>
    <w:rsid w:val="009164A3"/>
    <w:rsid w:val="00916D1F"/>
    <w:rsid w:val="00921C06"/>
    <w:rsid w:val="009227CC"/>
    <w:rsid w:val="00923984"/>
    <w:rsid w:val="00932AFE"/>
    <w:rsid w:val="00933B93"/>
    <w:rsid w:val="00934A6F"/>
    <w:rsid w:val="0094002F"/>
    <w:rsid w:val="009536F8"/>
    <w:rsid w:val="0095376D"/>
    <w:rsid w:val="00955F4D"/>
    <w:rsid w:val="00955F9F"/>
    <w:rsid w:val="0096091F"/>
    <w:rsid w:val="009644CA"/>
    <w:rsid w:val="0097060F"/>
    <w:rsid w:val="00981D77"/>
    <w:rsid w:val="00981E3C"/>
    <w:rsid w:val="009848FF"/>
    <w:rsid w:val="0098718A"/>
    <w:rsid w:val="00987736"/>
    <w:rsid w:val="00987CF0"/>
    <w:rsid w:val="00991F0B"/>
    <w:rsid w:val="00993D4B"/>
    <w:rsid w:val="00994915"/>
    <w:rsid w:val="0099525D"/>
    <w:rsid w:val="00997F9F"/>
    <w:rsid w:val="009A2C7C"/>
    <w:rsid w:val="009A66CE"/>
    <w:rsid w:val="009B34EB"/>
    <w:rsid w:val="009B351E"/>
    <w:rsid w:val="009B546B"/>
    <w:rsid w:val="009B675D"/>
    <w:rsid w:val="009B7683"/>
    <w:rsid w:val="009B7FB0"/>
    <w:rsid w:val="009C02A5"/>
    <w:rsid w:val="009C0F89"/>
    <w:rsid w:val="009C48AB"/>
    <w:rsid w:val="009C497F"/>
    <w:rsid w:val="009C5580"/>
    <w:rsid w:val="009C722A"/>
    <w:rsid w:val="009D4DBA"/>
    <w:rsid w:val="009D5F3E"/>
    <w:rsid w:val="009D7873"/>
    <w:rsid w:val="009E08BD"/>
    <w:rsid w:val="009E3902"/>
    <w:rsid w:val="009E653E"/>
    <w:rsid w:val="009E7BF1"/>
    <w:rsid w:val="009F0DEE"/>
    <w:rsid w:val="009F1B92"/>
    <w:rsid w:val="009F4B3B"/>
    <w:rsid w:val="009F6D4F"/>
    <w:rsid w:val="00A00A32"/>
    <w:rsid w:val="00A04863"/>
    <w:rsid w:val="00A05815"/>
    <w:rsid w:val="00A05886"/>
    <w:rsid w:val="00A07DF3"/>
    <w:rsid w:val="00A11D23"/>
    <w:rsid w:val="00A16075"/>
    <w:rsid w:val="00A175A8"/>
    <w:rsid w:val="00A20892"/>
    <w:rsid w:val="00A2121C"/>
    <w:rsid w:val="00A2134A"/>
    <w:rsid w:val="00A22B61"/>
    <w:rsid w:val="00A25873"/>
    <w:rsid w:val="00A265A8"/>
    <w:rsid w:val="00A27167"/>
    <w:rsid w:val="00A274F5"/>
    <w:rsid w:val="00A35783"/>
    <w:rsid w:val="00A42D26"/>
    <w:rsid w:val="00A4420B"/>
    <w:rsid w:val="00A449A6"/>
    <w:rsid w:val="00A44E1B"/>
    <w:rsid w:val="00A45927"/>
    <w:rsid w:val="00A45B10"/>
    <w:rsid w:val="00A51C9C"/>
    <w:rsid w:val="00A52855"/>
    <w:rsid w:val="00A54943"/>
    <w:rsid w:val="00A55585"/>
    <w:rsid w:val="00A55EC3"/>
    <w:rsid w:val="00A57A5B"/>
    <w:rsid w:val="00A66A54"/>
    <w:rsid w:val="00A66DBF"/>
    <w:rsid w:val="00A707E2"/>
    <w:rsid w:val="00A717CC"/>
    <w:rsid w:val="00A745DA"/>
    <w:rsid w:val="00A75117"/>
    <w:rsid w:val="00A7698E"/>
    <w:rsid w:val="00A776A9"/>
    <w:rsid w:val="00A77DE1"/>
    <w:rsid w:val="00A77F11"/>
    <w:rsid w:val="00A812D7"/>
    <w:rsid w:val="00A844CF"/>
    <w:rsid w:val="00A849A5"/>
    <w:rsid w:val="00A84C01"/>
    <w:rsid w:val="00A85CC2"/>
    <w:rsid w:val="00A879B4"/>
    <w:rsid w:val="00A9109C"/>
    <w:rsid w:val="00A918DD"/>
    <w:rsid w:val="00A94095"/>
    <w:rsid w:val="00A97E60"/>
    <w:rsid w:val="00AA1899"/>
    <w:rsid w:val="00AA292E"/>
    <w:rsid w:val="00AA7939"/>
    <w:rsid w:val="00AB082F"/>
    <w:rsid w:val="00AB1063"/>
    <w:rsid w:val="00AB1190"/>
    <w:rsid w:val="00AB3202"/>
    <w:rsid w:val="00AB70E1"/>
    <w:rsid w:val="00AB7830"/>
    <w:rsid w:val="00AC0ABD"/>
    <w:rsid w:val="00AC21A2"/>
    <w:rsid w:val="00AC33D9"/>
    <w:rsid w:val="00AC4A2F"/>
    <w:rsid w:val="00AC7EA6"/>
    <w:rsid w:val="00AE01BF"/>
    <w:rsid w:val="00AE020D"/>
    <w:rsid w:val="00AF16B0"/>
    <w:rsid w:val="00AF197F"/>
    <w:rsid w:val="00AF1FC7"/>
    <w:rsid w:val="00AF3BEC"/>
    <w:rsid w:val="00AF5952"/>
    <w:rsid w:val="00B02575"/>
    <w:rsid w:val="00B02910"/>
    <w:rsid w:val="00B02A82"/>
    <w:rsid w:val="00B03CCD"/>
    <w:rsid w:val="00B03EE6"/>
    <w:rsid w:val="00B05863"/>
    <w:rsid w:val="00B12676"/>
    <w:rsid w:val="00B167E2"/>
    <w:rsid w:val="00B20D7F"/>
    <w:rsid w:val="00B21539"/>
    <w:rsid w:val="00B25E3F"/>
    <w:rsid w:val="00B272AA"/>
    <w:rsid w:val="00B30240"/>
    <w:rsid w:val="00B31A4F"/>
    <w:rsid w:val="00B32A70"/>
    <w:rsid w:val="00B347D7"/>
    <w:rsid w:val="00B4637C"/>
    <w:rsid w:val="00B55059"/>
    <w:rsid w:val="00B5561F"/>
    <w:rsid w:val="00B55C84"/>
    <w:rsid w:val="00B60A86"/>
    <w:rsid w:val="00B62437"/>
    <w:rsid w:val="00B633AC"/>
    <w:rsid w:val="00B670BD"/>
    <w:rsid w:val="00B74AA5"/>
    <w:rsid w:val="00B809BD"/>
    <w:rsid w:val="00B80AF2"/>
    <w:rsid w:val="00B82513"/>
    <w:rsid w:val="00B83922"/>
    <w:rsid w:val="00B94D52"/>
    <w:rsid w:val="00BA0785"/>
    <w:rsid w:val="00BA154D"/>
    <w:rsid w:val="00BA2751"/>
    <w:rsid w:val="00BA2CB7"/>
    <w:rsid w:val="00BB11E3"/>
    <w:rsid w:val="00BC0A58"/>
    <w:rsid w:val="00BC40EC"/>
    <w:rsid w:val="00BC56E0"/>
    <w:rsid w:val="00BC644C"/>
    <w:rsid w:val="00BC6B87"/>
    <w:rsid w:val="00BC763A"/>
    <w:rsid w:val="00BD049C"/>
    <w:rsid w:val="00BD39B3"/>
    <w:rsid w:val="00BD7338"/>
    <w:rsid w:val="00BE01DD"/>
    <w:rsid w:val="00BE247C"/>
    <w:rsid w:val="00BE5560"/>
    <w:rsid w:val="00BE7815"/>
    <w:rsid w:val="00BF08A0"/>
    <w:rsid w:val="00BF19A8"/>
    <w:rsid w:val="00BF1B9A"/>
    <w:rsid w:val="00BF35F3"/>
    <w:rsid w:val="00BF6728"/>
    <w:rsid w:val="00BF6C99"/>
    <w:rsid w:val="00C06CCE"/>
    <w:rsid w:val="00C104E5"/>
    <w:rsid w:val="00C1105D"/>
    <w:rsid w:val="00C137F1"/>
    <w:rsid w:val="00C151F1"/>
    <w:rsid w:val="00C200C2"/>
    <w:rsid w:val="00C32924"/>
    <w:rsid w:val="00C42CB4"/>
    <w:rsid w:val="00C43EF8"/>
    <w:rsid w:val="00C44C36"/>
    <w:rsid w:val="00C47892"/>
    <w:rsid w:val="00C47F27"/>
    <w:rsid w:val="00C521E1"/>
    <w:rsid w:val="00C54F38"/>
    <w:rsid w:val="00C719B9"/>
    <w:rsid w:val="00C724D7"/>
    <w:rsid w:val="00C7391A"/>
    <w:rsid w:val="00C74F73"/>
    <w:rsid w:val="00C767FB"/>
    <w:rsid w:val="00C805B8"/>
    <w:rsid w:val="00C80E6F"/>
    <w:rsid w:val="00C8184A"/>
    <w:rsid w:val="00C818E6"/>
    <w:rsid w:val="00C85964"/>
    <w:rsid w:val="00C863A9"/>
    <w:rsid w:val="00C9094B"/>
    <w:rsid w:val="00C914F0"/>
    <w:rsid w:val="00C91C6F"/>
    <w:rsid w:val="00C92413"/>
    <w:rsid w:val="00C92F01"/>
    <w:rsid w:val="00C94DD9"/>
    <w:rsid w:val="00C95179"/>
    <w:rsid w:val="00C963F4"/>
    <w:rsid w:val="00CA2276"/>
    <w:rsid w:val="00CA2AC0"/>
    <w:rsid w:val="00CA2D90"/>
    <w:rsid w:val="00CA3849"/>
    <w:rsid w:val="00CA5FFB"/>
    <w:rsid w:val="00CA68A7"/>
    <w:rsid w:val="00CB3C30"/>
    <w:rsid w:val="00CB464A"/>
    <w:rsid w:val="00CB57A4"/>
    <w:rsid w:val="00CB65D7"/>
    <w:rsid w:val="00CC2387"/>
    <w:rsid w:val="00CC4D10"/>
    <w:rsid w:val="00CC7377"/>
    <w:rsid w:val="00CD2498"/>
    <w:rsid w:val="00CD40EF"/>
    <w:rsid w:val="00CD4437"/>
    <w:rsid w:val="00CD4DF6"/>
    <w:rsid w:val="00CD4EB7"/>
    <w:rsid w:val="00CD69D0"/>
    <w:rsid w:val="00CD74E0"/>
    <w:rsid w:val="00CD7AC6"/>
    <w:rsid w:val="00CE0232"/>
    <w:rsid w:val="00CE584B"/>
    <w:rsid w:val="00CE5A00"/>
    <w:rsid w:val="00CE6BE7"/>
    <w:rsid w:val="00CE71B2"/>
    <w:rsid w:val="00CE72DF"/>
    <w:rsid w:val="00CF1224"/>
    <w:rsid w:val="00CF59D5"/>
    <w:rsid w:val="00CF6FE5"/>
    <w:rsid w:val="00D02269"/>
    <w:rsid w:val="00D065FE"/>
    <w:rsid w:val="00D068F2"/>
    <w:rsid w:val="00D10B57"/>
    <w:rsid w:val="00D1288A"/>
    <w:rsid w:val="00D138C8"/>
    <w:rsid w:val="00D17F17"/>
    <w:rsid w:val="00D20656"/>
    <w:rsid w:val="00D20C05"/>
    <w:rsid w:val="00D2648C"/>
    <w:rsid w:val="00D27AC1"/>
    <w:rsid w:val="00D320D0"/>
    <w:rsid w:val="00D33D3E"/>
    <w:rsid w:val="00D35FA5"/>
    <w:rsid w:val="00D3657E"/>
    <w:rsid w:val="00D3775F"/>
    <w:rsid w:val="00D474E0"/>
    <w:rsid w:val="00D50961"/>
    <w:rsid w:val="00D517A1"/>
    <w:rsid w:val="00D54183"/>
    <w:rsid w:val="00D56229"/>
    <w:rsid w:val="00D60A43"/>
    <w:rsid w:val="00D60C19"/>
    <w:rsid w:val="00D62730"/>
    <w:rsid w:val="00D63FC1"/>
    <w:rsid w:val="00D73145"/>
    <w:rsid w:val="00D73EDB"/>
    <w:rsid w:val="00D747A6"/>
    <w:rsid w:val="00D76FE7"/>
    <w:rsid w:val="00D77DF2"/>
    <w:rsid w:val="00D85D20"/>
    <w:rsid w:val="00D8664B"/>
    <w:rsid w:val="00D91753"/>
    <w:rsid w:val="00D9538C"/>
    <w:rsid w:val="00DA0192"/>
    <w:rsid w:val="00DA052F"/>
    <w:rsid w:val="00DA33EF"/>
    <w:rsid w:val="00DA3835"/>
    <w:rsid w:val="00DB0721"/>
    <w:rsid w:val="00DB3556"/>
    <w:rsid w:val="00DB676B"/>
    <w:rsid w:val="00DB72F8"/>
    <w:rsid w:val="00DD05E6"/>
    <w:rsid w:val="00DD522D"/>
    <w:rsid w:val="00DD5E59"/>
    <w:rsid w:val="00DE1B3E"/>
    <w:rsid w:val="00DE3039"/>
    <w:rsid w:val="00DE3D9E"/>
    <w:rsid w:val="00DE45D1"/>
    <w:rsid w:val="00E02179"/>
    <w:rsid w:val="00E0430E"/>
    <w:rsid w:val="00E0447C"/>
    <w:rsid w:val="00E04AB2"/>
    <w:rsid w:val="00E062A7"/>
    <w:rsid w:val="00E1036B"/>
    <w:rsid w:val="00E140C0"/>
    <w:rsid w:val="00E201ED"/>
    <w:rsid w:val="00E20243"/>
    <w:rsid w:val="00E219A1"/>
    <w:rsid w:val="00E21E96"/>
    <w:rsid w:val="00E27191"/>
    <w:rsid w:val="00E32A41"/>
    <w:rsid w:val="00E32DED"/>
    <w:rsid w:val="00E33CC1"/>
    <w:rsid w:val="00E36E29"/>
    <w:rsid w:val="00E37DFF"/>
    <w:rsid w:val="00E429D1"/>
    <w:rsid w:val="00E4506B"/>
    <w:rsid w:val="00E461F6"/>
    <w:rsid w:val="00E5235C"/>
    <w:rsid w:val="00E5378F"/>
    <w:rsid w:val="00E55483"/>
    <w:rsid w:val="00E5733E"/>
    <w:rsid w:val="00E5792A"/>
    <w:rsid w:val="00E61DF7"/>
    <w:rsid w:val="00E642C2"/>
    <w:rsid w:val="00E67E23"/>
    <w:rsid w:val="00E710FC"/>
    <w:rsid w:val="00E723A9"/>
    <w:rsid w:val="00E7498B"/>
    <w:rsid w:val="00E75E4A"/>
    <w:rsid w:val="00E764CD"/>
    <w:rsid w:val="00E8286E"/>
    <w:rsid w:val="00E83390"/>
    <w:rsid w:val="00E84B36"/>
    <w:rsid w:val="00E850EF"/>
    <w:rsid w:val="00E87C7B"/>
    <w:rsid w:val="00E90A4C"/>
    <w:rsid w:val="00E92A21"/>
    <w:rsid w:val="00E95942"/>
    <w:rsid w:val="00E96CC9"/>
    <w:rsid w:val="00EA756B"/>
    <w:rsid w:val="00EA7CAF"/>
    <w:rsid w:val="00EB60DB"/>
    <w:rsid w:val="00EB720D"/>
    <w:rsid w:val="00EB7257"/>
    <w:rsid w:val="00EC040E"/>
    <w:rsid w:val="00EC1EFF"/>
    <w:rsid w:val="00EC3F45"/>
    <w:rsid w:val="00EC7DDC"/>
    <w:rsid w:val="00ED0A75"/>
    <w:rsid w:val="00ED3C2F"/>
    <w:rsid w:val="00ED5B6E"/>
    <w:rsid w:val="00EE6808"/>
    <w:rsid w:val="00EF3482"/>
    <w:rsid w:val="00EF44F3"/>
    <w:rsid w:val="00EF464A"/>
    <w:rsid w:val="00F0262E"/>
    <w:rsid w:val="00F073C5"/>
    <w:rsid w:val="00F116A9"/>
    <w:rsid w:val="00F203B4"/>
    <w:rsid w:val="00F20776"/>
    <w:rsid w:val="00F21502"/>
    <w:rsid w:val="00F24A99"/>
    <w:rsid w:val="00F27223"/>
    <w:rsid w:val="00F272BC"/>
    <w:rsid w:val="00F27741"/>
    <w:rsid w:val="00F33463"/>
    <w:rsid w:val="00F34C6B"/>
    <w:rsid w:val="00F355B5"/>
    <w:rsid w:val="00F42437"/>
    <w:rsid w:val="00F45988"/>
    <w:rsid w:val="00F46B53"/>
    <w:rsid w:val="00F56D97"/>
    <w:rsid w:val="00F64079"/>
    <w:rsid w:val="00F6469F"/>
    <w:rsid w:val="00F6668C"/>
    <w:rsid w:val="00F67D8B"/>
    <w:rsid w:val="00F72DDB"/>
    <w:rsid w:val="00F72FDA"/>
    <w:rsid w:val="00F7367A"/>
    <w:rsid w:val="00F7510D"/>
    <w:rsid w:val="00F75A8E"/>
    <w:rsid w:val="00F80195"/>
    <w:rsid w:val="00F848AF"/>
    <w:rsid w:val="00F864EB"/>
    <w:rsid w:val="00F905A1"/>
    <w:rsid w:val="00F91587"/>
    <w:rsid w:val="00F94DFE"/>
    <w:rsid w:val="00F97C64"/>
    <w:rsid w:val="00FB0E78"/>
    <w:rsid w:val="00FB12BA"/>
    <w:rsid w:val="00FB28B2"/>
    <w:rsid w:val="00FB7759"/>
    <w:rsid w:val="00FC6ED1"/>
    <w:rsid w:val="00FC701B"/>
    <w:rsid w:val="00FC7ADC"/>
    <w:rsid w:val="00FC7EE1"/>
    <w:rsid w:val="00FD002C"/>
    <w:rsid w:val="00FD2B8C"/>
    <w:rsid w:val="00FD578D"/>
    <w:rsid w:val="00FE10C8"/>
    <w:rsid w:val="00FE12DD"/>
    <w:rsid w:val="00FE6167"/>
    <w:rsid w:val="00FF1E7A"/>
    <w:rsid w:val="00FF5A80"/>
    <w:rsid w:val="00FF6565"/>
    <w:rsid w:val="00FF7C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0D8"/>
    <w:rPr>
      <w:rFonts w:ascii="Times New Roman" w:eastAsia="Times New Roman" w:hAnsi="Times New Roman"/>
      <w:kern w:val="28"/>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B40D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B40D8"/>
    <w:rPr>
      <w:rFonts w:ascii="Tahoma" w:hAnsi="Tahoma" w:cs="Tahoma"/>
      <w:kern w:val="28"/>
      <w:sz w:val="16"/>
      <w:szCs w:val="16"/>
      <w:lang w:eastAsia="ru-RU"/>
    </w:rPr>
  </w:style>
  <w:style w:type="paragraph" w:styleId="BodyText">
    <w:name w:val="Body Text"/>
    <w:basedOn w:val="Normal"/>
    <w:link w:val="BodyTextChar"/>
    <w:uiPriority w:val="99"/>
    <w:rsid w:val="00542721"/>
    <w:pPr>
      <w:widowControl w:val="0"/>
      <w:jc w:val="both"/>
    </w:pPr>
    <w:rPr>
      <w:kern w:val="0"/>
      <w:lang w:val="en-US"/>
    </w:rPr>
  </w:style>
  <w:style w:type="character" w:customStyle="1" w:styleId="BodyTextChar">
    <w:name w:val="Body Text Char"/>
    <w:basedOn w:val="DefaultParagraphFont"/>
    <w:link w:val="BodyText"/>
    <w:uiPriority w:val="99"/>
    <w:locked/>
    <w:rsid w:val="00542721"/>
    <w:rPr>
      <w:rFonts w:ascii="Times New Roman" w:hAnsi="Times New Roman" w:cs="Times New Roman"/>
      <w:sz w:val="20"/>
      <w:szCs w:val="20"/>
      <w:lang w:val="en-US" w:eastAsia="ru-RU"/>
    </w:rPr>
  </w:style>
  <w:style w:type="table" w:styleId="TableGrid">
    <w:name w:val="Table Grid"/>
    <w:basedOn w:val="TableNormal"/>
    <w:uiPriority w:val="99"/>
    <w:rsid w:val="00AF1FC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124293"/>
    <w:pPr>
      <w:widowControl w:val="0"/>
      <w:autoSpaceDE w:val="0"/>
      <w:autoSpaceDN w:val="0"/>
      <w:adjustRightInd w:val="0"/>
    </w:pPr>
    <w:rPr>
      <w:rFonts w:ascii="Times New Roman" w:eastAsia="Times New Roman" w:hAnsi="Times New Roman"/>
      <w:b/>
      <w:bCs/>
      <w:sz w:val="24"/>
      <w:szCs w:val="24"/>
    </w:rPr>
  </w:style>
  <w:style w:type="character" w:styleId="Hyperlink">
    <w:name w:val="Hyperlink"/>
    <w:basedOn w:val="DefaultParagraphFont"/>
    <w:uiPriority w:val="99"/>
    <w:rsid w:val="009F6D4F"/>
    <w:rPr>
      <w:color w:val="0000FF"/>
      <w:u w:val="single"/>
    </w:rPr>
  </w:style>
  <w:style w:type="paragraph" w:styleId="NormalWeb">
    <w:name w:val="Normal (Web)"/>
    <w:basedOn w:val="Normal"/>
    <w:uiPriority w:val="99"/>
    <w:rsid w:val="00E32DED"/>
    <w:pPr>
      <w:spacing w:before="150" w:after="100" w:afterAutospacing="1"/>
      <w:ind w:firstLine="150"/>
      <w:jc w:val="both"/>
    </w:pPr>
    <w:rPr>
      <w:kern w:val="0"/>
      <w:sz w:val="21"/>
      <w:szCs w:val="21"/>
    </w:rPr>
  </w:style>
  <w:style w:type="character" w:styleId="Strong">
    <w:name w:val="Strong"/>
    <w:basedOn w:val="DefaultParagraphFont"/>
    <w:uiPriority w:val="99"/>
    <w:qFormat/>
    <w:rsid w:val="00A7698E"/>
    <w:rPr>
      <w:b/>
      <w:bCs/>
    </w:rPr>
  </w:style>
  <w:style w:type="paragraph" w:styleId="ListParagraph">
    <w:name w:val="List Paragraph"/>
    <w:basedOn w:val="Normal"/>
    <w:uiPriority w:val="99"/>
    <w:qFormat/>
    <w:rsid w:val="0099525D"/>
    <w:pPr>
      <w:ind w:left="720"/>
    </w:pPr>
  </w:style>
  <w:style w:type="character" w:styleId="Emphasis">
    <w:name w:val="Emphasis"/>
    <w:basedOn w:val="DefaultParagraphFont"/>
    <w:uiPriority w:val="99"/>
    <w:qFormat/>
    <w:rsid w:val="00506526"/>
    <w:rPr>
      <w:i/>
      <w:iCs/>
    </w:rPr>
  </w:style>
  <w:style w:type="paragraph" w:styleId="NoSpacing">
    <w:name w:val="No Spacing"/>
    <w:uiPriority w:val="99"/>
    <w:qFormat/>
    <w:rsid w:val="0054494F"/>
    <w:rPr>
      <w:rFonts w:ascii="Times New Roman" w:eastAsia="Times New Roman" w:hAnsi="Times New Roman"/>
      <w:kern w:val="28"/>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2755</Words>
  <Characters>15706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Алышева Людмила Анатольевна</dc:creator>
  <cp:keywords/>
  <dc:description/>
  <cp:lastModifiedBy>Loner</cp:lastModifiedBy>
  <cp:revision>3</cp:revision>
  <cp:lastPrinted>2014-11-21T23:40:00Z</cp:lastPrinted>
  <dcterms:created xsi:type="dcterms:W3CDTF">2014-11-23T22:35:00Z</dcterms:created>
  <dcterms:modified xsi:type="dcterms:W3CDTF">2014-11-26T06:00:00Z</dcterms:modified>
</cp:coreProperties>
</file>